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163C3DF9"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277E48">
        <w:rPr>
          <w:b/>
          <w:bCs/>
          <w:sz w:val="32"/>
          <w:szCs w:val="32"/>
        </w:rPr>
        <w:t>2</w:t>
      </w:r>
      <w:r w:rsidR="00293D1E">
        <w:rPr>
          <w:b/>
          <w:bCs/>
          <w:sz w:val="32"/>
          <w:szCs w:val="32"/>
        </w:rPr>
        <w:t>E_CC#</w:t>
      </w:r>
      <w:r w:rsidR="0018736D">
        <w:rPr>
          <w:b/>
          <w:bCs/>
          <w:sz w:val="32"/>
          <w:szCs w:val="32"/>
        </w:rPr>
        <w:t>4</w:t>
      </w:r>
    </w:p>
    <w:p w14:paraId="35CF83A2" w14:textId="74F9A1F5" w:rsidR="004A698B" w:rsidRDefault="004A698B"/>
    <w:p w14:paraId="27C7387B" w14:textId="3CE690D0"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F054D2">
        <w:rPr>
          <w:color w:val="0000FF"/>
        </w:rPr>
        <w:t>2</w:t>
      </w:r>
      <w:r w:rsidR="000B49A7">
        <w:rPr>
          <w:color w:val="0000FF"/>
        </w:rPr>
        <w:t>3</w:t>
      </w:r>
      <w:r w:rsidR="002B0C6B">
        <w:rPr>
          <w:color w:val="0000FF"/>
        </w:rPr>
        <w:t xml:space="preserve"> November</w:t>
      </w:r>
      <w:r w:rsidRPr="0048558F">
        <w:rPr>
          <w:color w:val="0000FF"/>
        </w:rPr>
        <w:t xml:space="preserve"> 2020, </w:t>
      </w:r>
      <w:r w:rsidR="000B49A7">
        <w:rPr>
          <w:color w:val="0000FF"/>
        </w:rPr>
        <w:t>21</w:t>
      </w:r>
      <w:r w:rsidR="00C008B3">
        <w:rPr>
          <w:color w:val="0000FF"/>
        </w:rPr>
        <w:t>.</w:t>
      </w:r>
      <w:r w:rsidR="002B0C6B">
        <w:rPr>
          <w:color w:val="0000FF"/>
        </w:rPr>
        <w:t>3</w:t>
      </w:r>
      <w:r w:rsidR="00745058" w:rsidRPr="0048558F">
        <w:rPr>
          <w:color w:val="0000FF"/>
        </w:rPr>
        <w:t>0</w:t>
      </w:r>
      <w:r w:rsidR="008F4E67" w:rsidRPr="0048558F">
        <w:rPr>
          <w:color w:val="0000FF"/>
        </w:rPr>
        <w:t xml:space="preserve"> UTC = </w:t>
      </w:r>
      <w:r w:rsidR="000B49A7">
        <w:rPr>
          <w:color w:val="0000FF"/>
        </w:rPr>
        <w:t>22</w:t>
      </w:r>
      <w:r w:rsidR="00C008B3">
        <w:rPr>
          <w:color w:val="0000FF"/>
        </w:rPr>
        <w:t>.</w:t>
      </w:r>
      <w:r w:rsidR="002B0C6B">
        <w:rPr>
          <w:color w:val="0000FF"/>
        </w:rPr>
        <w:t>3</w:t>
      </w:r>
      <w:r w:rsidR="008F4E67" w:rsidRPr="0048558F">
        <w:rPr>
          <w:color w:val="0000FF"/>
        </w:rPr>
        <w:t>0</w:t>
      </w:r>
      <w:r w:rsidRPr="0048558F">
        <w:rPr>
          <w:color w:val="0000FF"/>
        </w:rPr>
        <w:t xml:space="preserve"> CET</w:t>
      </w:r>
    </w:p>
    <w:p w14:paraId="11C98E3F" w14:textId="7C62C8F8" w:rsidR="004A698B" w:rsidRDefault="004A698B"/>
    <w:p w14:paraId="74C4DA3C" w14:textId="38851166" w:rsidR="004A698B" w:rsidRDefault="000840CD" w:rsidP="006C270F">
      <w:r>
        <w:t xml:space="preserve">~ </w:t>
      </w:r>
      <w:r w:rsidR="00EC06F9">
        <w:t>1</w:t>
      </w:r>
      <w:r w:rsidR="00733147">
        <w:t>4</w:t>
      </w:r>
      <w:r w:rsidR="00EC06F9">
        <w:t>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0664F7EF" w14:textId="77777777" w:rsidR="007E1A46" w:rsidRPr="007300F6" w:rsidRDefault="007E1A46" w:rsidP="00CD73EC">
      <w:pPr>
        <w:pStyle w:val="FP"/>
      </w:pPr>
      <w:r w:rsidRPr="007300F6">
        <w:t>Apple</w:t>
      </w:r>
    </w:p>
    <w:p w14:paraId="6A88388E" w14:textId="2C38511D" w:rsidR="007E1A46" w:rsidRPr="007300F6" w:rsidRDefault="007E1A46" w:rsidP="00CD73EC">
      <w:pPr>
        <w:pStyle w:val="FP"/>
      </w:pPr>
      <w:r w:rsidRPr="007300F6">
        <w:t>AT&amp;T</w:t>
      </w:r>
    </w:p>
    <w:p w14:paraId="083BDF2D" w14:textId="77777777" w:rsidR="007E1A46" w:rsidRPr="007300F6" w:rsidRDefault="007E1A46" w:rsidP="00CD73EC">
      <w:pPr>
        <w:pStyle w:val="FP"/>
      </w:pPr>
      <w:r w:rsidRPr="007300F6">
        <w:t>Broadcom</w:t>
      </w:r>
    </w:p>
    <w:p w14:paraId="5E9C405A" w14:textId="77777777" w:rsidR="007E1A46" w:rsidRPr="007300F6" w:rsidRDefault="007E1A46" w:rsidP="00CD73EC">
      <w:pPr>
        <w:pStyle w:val="FP"/>
      </w:pPr>
      <w:proofErr w:type="spellStart"/>
      <w:r w:rsidRPr="007300F6">
        <w:t>CableLabs</w:t>
      </w:r>
      <w:proofErr w:type="spellEnd"/>
    </w:p>
    <w:p w14:paraId="72788DD0" w14:textId="51DF4086" w:rsidR="00FC2D3E" w:rsidRPr="007300F6" w:rsidRDefault="00FC2D3E" w:rsidP="00CD73EC">
      <w:pPr>
        <w:pStyle w:val="FP"/>
      </w:pPr>
      <w:r w:rsidRPr="007300F6">
        <w:t>CATT</w:t>
      </w:r>
    </w:p>
    <w:p w14:paraId="14FEC70F" w14:textId="58C40173" w:rsidR="007E1A46" w:rsidRPr="007300F6" w:rsidRDefault="007E1A46" w:rsidP="00CD73EC">
      <w:pPr>
        <w:pStyle w:val="FP"/>
      </w:pPr>
      <w:r w:rsidRPr="007300F6">
        <w:t>Charter</w:t>
      </w:r>
    </w:p>
    <w:p w14:paraId="404818BC" w14:textId="45646717" w:rsidR="007E1A46" w:rsidRPr="007300F6" w:rsidRDefault="007E1A46" w:rsidP="00CD73EC">
      <w:pPr>
        <w:pStyle w:val="FP"/>
      </w:pPr>
      <w:r w:rsidRPr="007300F6">
        <w:t>China Mobile</w:t>
      </w:r>
    </w:p>
    <w:p w14:paraId="37D3B625" w14:textId="4FFF8CA5" w:rsidR="007E1A46" w:rsidRPr="007300F6" w:rsidRDefault="007E1A46" w:rsidP="00CD73EC">
      <w:pPr>
        <w:pStyle w:val="FP"/>
      </w:pPr>
      <w:r w:rsidRPr="007300F6">
        <w:t>China Telecom</w:t>
      </w:r>
    </w:p>
    <w:p w14:paraId="5C4AB636" w14:textId="716929E5" w:rsidR="00F45B1D" w:rsidRPr="007300F6" w:rsidRDefault="00F45B1D" w:rsidP="00CD73EC">
      <w:pPr>
        <w:pStyle w:val="FP"/>
      </w:pPr>
      <w:r w:rsidRPr="007300F6">
        <w:t>Cisco</w:t>
      </w:r>
    </w:p>
    <w:p w14:paraId="5135B5BD" w14:textId="53C233D1" w:rsidR="00FC2D3E" w:rsidRPr="007300F6" w:rsidRDefault="00FC2D3E" w:rsidP="00CD73EC">
      <w:pPr>
        <w:pStyle w:val="FP"/>
      </w:pPr>
      <w:r w:rsidRPr="007300F6">
        <w:t>Comcast</w:t>
      </w:r>
    </w:p>
    <w:p w14:paraId="28E9C089" w14:textId="22E54932" w:rsidR="007E1A46" w:rsidRPr="007300F6" w:rsidRDefault="007E1A46" w:rsidP="00CD73EC">
      <w:pPr>
        <w:pStyle w:val="FP"/>
      </w:pPr>
      <w:proofErr w:type="spellStart"/>
      <w:r w:rsidRPr="007300F6">
        <w:t>Convida</w:t>
      </w:r>
      <w:proofErr w:type="spellEnd"/>
      <w:r w:rsidRPr="007300F6">
        <w:t xml:space="preserve"> Wireless</w:t>
      </w:r>
    </w:p>
    <w:p w14:paraId="2A8C1240" w14:textId="77777777" w:rsidR="007E1A46" w:rsidRPr="007300F6" w:rsidRDefault="007E1A46" w:rsidP="00CD73EC">
      <w:pPr>
        <w:pStyle w:val="FP"/>
      </w:pPr>
      <w:r w:rsidRPr="007300F6">
        <w:t>Deutsche Telekom</w:t>
      </w:r>
    </w:p>
    <w:p w14:paraId="03AC50C7" w14:textId="6F87E855" w:rsidR="007E1A46" w:rsidRPr="007300F6" w:rsidRDefault="007E1A46" w:rsidP="00CD73EC">
      <w:pPr>
        <w:pStyle w:val="FP"/>
      </w:pPr>
      <w:r w:rsidRPr="007300F6">
        <w:t>Ericsson</w:t>
      </w:r>
    </w:p>
    <w:p w14:paraId="04A38A15" w14:textId="1DDBBC20" w:rsidR="007E1A46" w:rsidRPr="007300F6" w:rsidRDefault="007E1A46" w:rsidP="00CD73EC">
      <w:pPr>
        <w:pStyle w:val="FP"/>
      </w:pPr>
      <w:r w:rsidRPr="007300F6">
        <w:t>ETRI</w:t>
      </w:r>
    </w:p>
    <w:p w14:paraId="10F50C6B" w14:textId="77777777" w:rsidR="007E1A46" w:rsidRPr="007300F6" w:rsidRDefault="007E1A46" w:rsidP="00CD73EC">
      <w:pPr>
        <w:pStyle w:val="FP"/>
      </w:pPr>
      <w:r w:rsidRPr="007300F6">
        <w:t>FirstNet</w:t>
      </w:r>
    </w:p>
    <w:p w14:paraId="653F30D0" w14:textId="77777777" w:rsidR="007E1A46" w:rsidRPr="007300F6" w:rsidRDefault="007E1A46" w:rsidP="00CD73EC">
      <w:pPr>
        <w:pStyle w:val="FP"/>
      </w:pPr>
      <w:proofErr w:type="spellStart"/>
      <w:r w:rsidRPr="007300F6">
        <w:t>Futurewei</w:t>
      </w:r>
      <w:proofErr w:type="spellEnd"/>
    </w:p>
    <w:p w14:paraId="7B259C04" w14:textId="084B1B46" w:rsidR="007E1A46" w:rsidRPr="007300F6" w:rsidRDefault="007E1A46" w:rsidP="00CD73EC">
      <w:pPr>
        <w:pStyle w:val="FP"/>
      </w:pPr>
      <w:r w:rsidRPr="007300F6">
        <w:t>Google</w:t>
      </w:r>
    </w:p>
    <w:p w14:paraId="444099F7" w14:textId="47499DAE" w:rsidR="007E1A46" w:rsidRPr="007300F6" w:rsidRDefault="007E1A46" w:rsidP="00CD73EC">
      <w:pPr>
        <w:pStyle w:val="FP"/>
      </w:pPr>
      <w:r w:rsidRPr="007300F6">
        <w:t>Huawei</w:t>
      </w:r>
    </w:p>
    <w:p w14:paraId="5430A063" w14:textId="77777777" w:rsidR="007E1A46" w:rsidRPr="007300F6" w:rsidRDefault="007E1A46" w:rsidP="00CD73EC">
      <w:pPr>
        <w:pStyle w:val="FP"/>
      </w:pPr>
      <w:r w:rsidRPr="007300F6">
        <w:t>Intel</w:t>
      </w:r>
    </w:p>
    <w:p w14:paraId="732E04BA" w14:textId="77777777" w:rsidR="007E1A46" w:rsidRPr="007300F6" w:rsidRDefault="007E1A46" w:rsidP="00CD73EC">
      <w:pPr>
        <w:pStyle w:val="FP"/>
      </w:pPr>
      <w:proofErr w:type="spellStart"/>
      <w:r w:rsidRPr="007300F6">
        <w:t>InterDigital</w:t>
      </w:r>
      <w:proofErr w:type="spellEnd"/>
      <w:r w:rsidRPr="007300F6">
        <w:t xml:space="preserve"> Inc.</w:t>
      </w:r>
    </w:p>
    <w:p w14:paraId="03AE98AC" w14:textId="3D158DE2" w:rsidR="00401993" w:rsidRPr="007300F6" w:rsidRDefault="00401993" w:rsidP="00CD73EC">
      <w:pPr>
        <w:pStyle w:val="FP"/>
      </w:pPr>
      <w:r w:rsidRPr="007300F6">
        <w:t>KDDI</w:t>
      </w:r>
    </w:p>
    <w:p w14:paraId="56CEEAC1" w14:textId="7C632C7C" w:rsidR="007E1A46" w:rsidRPr="007300F6" w:rsidRDefault="007E1A46" w:rsidP="00CD73EC">
      <w:pPr>
        <w:pStyle w:val="FP"/>
      </w:pPr>
      <w:r w:rsidRPr="007300F6">
        <w:t>KPN</w:t>
      </w:r>
    </w:p>
    <w:p w14:paraId="02ACE3A9" w14:textId="77777777" w:rsidR="00FC2D3E" w:rsidRPr="007300F6" w:rsidRDefault="00FC2D3E" w:rsidP="00CD73EC">
      <w:pPr>
        <w:pStyle w:val="FP"/>
      </w:pPr>
      <w:r w:rsidRPr="007300F6">
        <w:t>Kyocera</w:t>
      </w:r>
    </w:p>
    <w:p w14:paraId="6ADFCAF4" w14:textId="249EFF17" w:rsidR="007E1A46" w:rsidRPr="007300F6" w:rsidRDefault="007E1A46" w:rsidP="00CD73EC">
      <w:pPr>
        <w:pStyle w:val="FP"/>
      </w:pPr>
      <w:r w:rsidRPr="007300F6">
        <w:t>Lenovo</w:t>
      </w:r>
    </w:p>
    <w:p w14:paraId="285E6812" w14:textId="77777777" w:rsidR="007E1A46" w:rsidRPr="007300F6" w:rsidRDefault="007E1A46" w:rsidP="00CD73EC">
      <w:pPr>
        <w:pStyle w:val="FP"/>
      </w:pPr>
      <w:r w:rsidRPr="007300F6">
        <w:t>LGE</w:t>
      </w:r>
    </w:p>
    <w:p w14:paraId="37D9E91D" w14:textId="17407A13" w:rsidR="00FC2D3E" w:rsidRPr="007300F6" w:rsidRDefault="00FC2D3E" w:rsidP="00CD73EC">
      <w:pPr>
        <w:pStyle w:val="FP"/>
      </w:pPr>
      <w:proofErr w:type="spellStart"/>
      <w:r w:rsidRPr="007300F6">
        <w:t>Matrixx</w:t>
      </w:r>
      <w:proofErr w:type="spellEnd"/>
    </w:p>
    <w:p w14:paraId="3782CC2D" w14:textId="7CBB4884" w:rsidR="007E1A46" w:rsidRPr="007300F6" w:rsidRDefault="007E1A46" w:rsidP="00CD73EC">
      <w:pPr>
        <w:pStyle w:val="FP"/>
      </w:pPr>
      <w:r w:rsidRPr="007300F6">
        <w:t>MediaTek</w:t>
      </w:r>
    </w:p>
    <w:p w14:paraId="31AF0287" w14:textId="77777777" w:rsidR="007E1A46" w:rsidRPr="007300F6" w:rsidRDefault="007E1A46" w:rsidP="00CD73EC">
      <w:pPr>
        <w:pStyle w:val="FP"/>
      </w:pPr>
      <w:r w:rsidRPr="007300F6">
        <w:t>NEC</w:t>
      </w:r>
    </w:p>
    <w:p w14:paraId="12AED58E" w14:textId="77777777" w:rsidR="007E1A46" w:rsidRPr="007300F6" w:rsidRDefault="007E1A46" w:rsidP="00CD73EC">
      <w:pPr>
        <w:pStyle w:val="FP"/>
      </w:pPr>
      <w:r w:rsidRPr="007300F6">
        <w:t>Nokia</w:t>
      </w:r>
    </w:p>
    <w:p w14:paraId="58435FA8" w14:textId="77777777" w:rsidR="007E1A46" w:rsidRPr="007300F6" w:rsidRDefault="007E1A46" w:rsidP="00CD73EC">
      <w:pPr>
        <w:pStyle w:val="FP"/>
      </w:pPr>
      <w:r w:rsidRPr="007300F6">
        <w:t>NTT DOCOMO</w:t>
      </w:r>
    </w:p>
    <w:p w14:paraId="2BB99D47" w14:textId="1F97D996" w:rsidR="007E1A46" w:rsidRPr="007300F6" w:rsidRDefault="007E1A46" w:rsidP="00CD73EC">
      <w:pPr>
        <w:pStyle w:val="FP"/>
      </w:pPr>
      <w:r w:rsidRPr="007300F6">
        <w:t>OPPO</w:t>
      </w:r>
    </w:p>
    <w:p w14:paraId="0AD38031" w14:textId="77777777" w:rsidR="007E1A46" w:rsidRPr="007300F6" w:rsidRDefault="007E1A46" w:rsidP="00CD73EC">
      <w:pPr>
        <w:pStyle w:val="FP"/>
      </w:pPr>
      <w:r w:rsidRPr="007300F6">
        <w:t>Orange</w:t>
      </w:r>
    </w:p>
    <w:p w14:paraId="1185497A" w14:textId="77777777" w:rsidR="007E1A46" w:rsidRPr="007300F6" w:rsidRDefault="007E1A46" w:rsidP="00CD73EC">
      <w:pPr>
        <w:pStyle w:val="FP"/>
      </w:pPr>
      <w:proofErr w:type="spellStart"/>
      <w:r w:rsidRPr="007300F6">
        <w:t>Perspecta</w:t>
      </w:r>
      <w:proofErr w:type="spellEnd"/>
      <w:r w:rsidRPr="007300F6">
        <w:t xml:space="preserve"> Labs</w:t>
      </w:r>
    </w:p>
    <w:p w14:paraId="2D6AED18" w14:textId="0F709559" w:rsidR="007E1A46" w:rsidRPr="007300F6" w:rsidRDefault="007E1A46" w:rsidP="00CD73EC">
      <w:pPr>
        <w:pStyle w:val="FP"/>
      </w:pPr>
      <w:r w:rsidRPr="007300F6">
        <w:t>Qualcomm</w:t>
      </w:r>
    </w:p>
    <w:p w14:paraId="747BC6F6" w14:textId="77777777" w:rsidR="007E1A46" w:rsidRPr="007300F6" w:rsidRDefault="007E1A46" w:rsidP="00CD73EC">
      <w:pPr>
        <w:pStyle w:val="FP"/>
      </w:pPr>
      <w:proofErr w:type="spellStart"/>
      <w:r w:rsidRPr="007300F6">
        <w:t>Sandvine</w:t>
      </w:r>
      <w:proofErr w:type="spellEnd"/>
    </w:p>
    <w:p w14:paraId="7A1680EA" w14:textId="3683AC75" w:rsidR="007E1A46" w:rsidRPr="007300F6" w:rsidRDefault="007E1A46" w:rsidP="00CD73EC">
      <w:pPr>
        <w:pStyle w:val="FP"/>
      </w:pPr>
      <w:r w:rsidRPr="007300F6">
        <w:t>Samsung</w:t>
      </w:r>
    </w:p>
    <w:p w14:paraId="4C5C90FC" w14:textId="77777777" w:rsidR="007E1A46" w:rsidRPr="007300F6" w:rsidRDefault="007E1A46" w:rsidP="00CD73EC">
      <w:pPr>
        <w:pStyle w:val="FP"/>
      </w:pPr>
      <w:r w:rsidRPr="007300F6">
        <w:t>Sennheiser</w:t>
      </w:r>
    </w:p>
    <w:p w14:paraId="195D44A7" w14:textId="2978C5FA" w:rsidR="00EE6CDE" w:rsidRPr="007300F6" w:rsidRDefault="00EE6CDE" w:rsidP="00CD73EC">
      <w:pPr>
        <w:pStyle w:val="FP"/>
      </w:pPr>
      <w:r w:rsidRPr="007300F6">
        <w:t>Sharp</w:t>
      </w:r>
    </w:p>
    <w:p w14:paraId="5572BA17" w14:textId="081E9C42" w:rsidR="007E1A46" w:rsidRPr="007300F6" w:rsidRDefault="007E1A46" w:rsidP="00CD73EC">
      <w:pPr>
        <w:pStyle w:val="FP"/>
      </w:pPr>
      <w:r w:rsidRPr="007300F6">
        <w:t>Sony</w:t>
      </w:r>
    </w:p>
    <w:p w14:paraId="1632F6AE" w14:textId="2CE48298" w:rsidR="007E1A46" w:rsidRPr="007300F6" w:rsidRDefault="007E1A46" w:rsidP="00CD73EC">
      <w:pPr>
        <w:pStyle w:val="FP"/>
      </w:pPr>
      <w:r w:rsidRPr="007300F6">
        <w:t>Spirent</w:t>
      </w:r>
    </w:p>
    <w:p w14:paraId="3C2E309A" w14:textId="0CE28C32" w:rsidR="007E1A46" w:rsidRPr="007300F6" w:rsidRDefault="007E1A46" w:rsidP="00CD73EC">
      <w:pPr>
        <w:pStyle w:val="FP"/>
      </w:pPr>
      <w:proofErr w:type="spellStart"/>
      <w:r w:rsidRPr="007300F6">
        <w:t>Spreadtrum</w:t>
      </w:r>
      <w:proofErr w:type="spellEnd"/>
    </w:p>
    <w:p w14:paraId="6A29246A" w14:textId="6CCEBB4C" w:rsidR="00FC2D3E" w:rsidRPr="007300F6" w:rsidRDefault="00FC2D3E" w:rsidP="00CD73EC">
      <w:pPr>
        <w:pStyle w:val="FP"/>
      </w:pPr>
      <w:r w:rsidRPr="007300F6">
        <w:t>Telecom Italia</w:t>
      </w:r>
    </w:p>
    <w:p w14:paraId="4B610E51" w14:textId="21212452" w:rsidR="007300F6" w:rsidRDefault="007300F6" w:rsidP="00CD73EC">
      <w:pPr>
        <w:pStyle w:val="FP"/>
      </w:pPr>
      <w:r>
        <w:t>Telefonica</w:t>
      </w:r>
    </w:p>
    <w:p w14:paraId="530B510C" w14:textId="21EAE507" w:rsidR="007E1A46" w:rsidRPr="007300F6" w:rsidRDefault="007E1A46" w:rsidP="00CD73EC">
      <w:pPr>
        <w:pStyle w:val="FP"/>
      </w:pPr>
      <w:r w:rsidRPr="007300F6">
        <w:t>Tencent</w:t>
      </w:r>
    </w:p>
    <w:p w14:paraId="025B8CA9" w14:textId="0161D9BD" w:rsidR="007300F6" w:rsidRDefault="007300F6" w:rsidP="00CD73EC">
      <w:pPr>
        <w:pStyle w:val="FP"/>
      </w:pPr>
      <w:r>
        <w:t>Thales</w:t>
      </w:r>
    </w:p>
    <w:p w14:paraId="74310FAD" w14:textId="5D2F8058" w:rsidR="007E1A46" w:rsidRPr="007300F6" w:rsidRDefault="007E1A46" w:rsidP="00CD73EC">
      <w:pPr>
        <w:pStyle w:val="FP"/>
      </w:pPr>
      <w:r w:rsidRPr="007300F6">
        <w:t>T-Mobile USA</w:t>
      </w:r>
    </w:p>
    <w:p w14:paraId="5EA8D621" w14:textId="53E9CE11" w:rsidR="007E1A46" w:rsidRPr="007300F6" w:rsidRDefault="007E1A46" w:rsidP="00CD73EC">
      <w:pPr>
        <w:pStyle w:val="FP"/>
      </w:pPr>
      <w:r w:rsidRPr="007300F6">
        <w:t>Vivo</w:t>
      </w:r>
    </w:p>
    <w:p w14:paraId="4B933B1E" w14:textId="1DCD3AA9" w:rsidR="00F45B1D" w:rsidRPr="007300F6" w:rsidRDefault="00F45B1D" w:rsidP="00CD73EC">
      <w:pPr>
        <w:pStyle w:val="FP"/>
      </w:pPr>
      <w:r w:rsidRPr="007300F6">
        <w:t>Verizon</w:t>
      </w:r>
    </w:p>
    <w:p w14:paraId="39BD5FE2" w14:textId="77777777" w:rsidR="007E1A46" w:rsidRPr="007300F6" w:rsidRDefault="007E1A46" w:rsidP="00CD73EC">
      <w:pPr>
        <w:pStyle w:val="FP"/>
      </w:pPr>
      <w:r w:rsidRPr="007300F6">
        <w:t>Vodafone</w:t>
      </w:r>
    </w:p>
    <w:p w14:paraId="375AB870" w14:textId="77777777" w:rsidR="007E1A46" w:rsidRPr="007300F6" w:rsidRDefault="007E1A46" w:rsidP="007E1A46">
      <w:pPr>
        <w:pStyle w:val="FP"/>
      </w:pPr>
      <w:r w:rsidRPr="007300F6">
        <w:t>Xiaomi</w:t>
      </w:r>
    </w:p>
    <w:p w14:paraId="311436D2" w14:textId="77777777" w:rsidR="007E1A46" w:rsidRPr="007300F6" w:rsidRDefault="007E1A46" w:rsidP="00CD73EC">
      <w:pPr>
        <w:pStyle w:val="FP"/>
      </w:pPr>
      <w:r w:rsidRPr="007300F6">
        <w:t>ZTE</w:t>
      </w:r>
    </w:p>
    <w:p w14:paraId="08BD8FF4" w14:textId="2F7B76E0" w:rsidR="007E1A46" w:rsidRPr="007300F6"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59908188" w14:textId="175753A2" w:rsidR="00F9494B" w:rsidRDefault="00F9494B" w:rsidP="00A4192B"/>
    <w:p w14:paraId="2A3687BF" w14:textId="48D13EDB" w:rsidR="00F054D2" w:rsidRDefault="00F054D2" w:rsidP="000811E1">
      <w:pPr>
        <w:pStyle w:val="Heading1"/>
      </w:pPr>
      <w:r>
        <w:t>1.</w:t>
      </w:r>
      <w:r>
        <w:tab/>
        <w:t>Review papers marked as "For CC#</w:t>
      </w:r>
      <w:r w:rsidR="000B49A7">
        <w:t>4</w:t>
      </w:r>
      <w:r>
        <w:t xml:space="preserve">" </w:t>
      </w:r>
      <w:r w:rsidR="000B49A7">
        <w:t xml:space="preserve">and 'OPEN' </w:t>
      </w:r>
      <w:r>
        <w:t>in the combined Chair's Notes</w:t>
      </w:r>
      <w:r w:rsidR="000B49A7">
        <w:t xml:space="preserve"> (including TR cover sheets)</w:t>
      </w:r>
    </w:p>
    <w:p w14:paraId="0D77F0F7" w14:textId="0ACFF20E" w:rsidR="00F054D2" w:rsidRDefault="00E91FCF" w:rsidP="00F054D2">
      <w:pPr>
        <w:keepLines/>
      </w:pPr>
      <w:hyperlink r:id="rId8" w:history="1">
        <w:r w:rsidR="000B49A7" w:rsidRPr="00E70993">
          <w:rPr>
            <w:rStyle w:val="Hyperlink"/>
          </w:rPr>
          <w:t>https://www.3gpp.org/ftp/tsg_sa/WG2_Arch/TSGS2_142e_Electronic/INBOX/Chairs_Notes/ChairNotes_Combined_11-23-1930.doc</w:t>
        </w:r>
      </w:hyperlink>
      <w:r w:rsidR="000B49A7">
        <w:t xml:space="preserve"> </w:t>
      </w:r>
    </w:p>
    <w:p w14:paraId="7B6F531D" w14:textId="68E20007" w:rsidR="00EC06F9" w:rsidRDefault="00EC06F9" w:rsidP="00F054D2">
      <w:pPr>
        <w:keepLines/>
      </w:pPr>
      <w:r>
        <w:t xml:space="preserve"> </w:t>
      </w:r>
    </w:p>
    <w:p w14:paraId="23F4C4A3" w14:textId="77777777" w:rsidR="000B49A7" w:rsidRDefault="000B49A7" w:rsidP="000B49A7">
      <w:pPr>
        <w:keepNext/>
        <w:keepLines/>
        <w:pBdr>
          <w:top w:val="single" w:sz="4" w:space="1" w:color="auto"/>
        </w:pBdr>
        <w:rPr>
          <w:lang w:eastAsia="en-US"/>
        </w:rPr>
      </w:pPr>
      <w:r>
        <w:rPr>
          <w:color w:val="0000FF"/>
        </w:rPr>
        <w:t>TD S2</w:t>
      </w:r>
      <w:r>
        <w:rPr>
          <w:color w:val="0000FF"/>
        </w:rPr>
        <w:noBreakHyphen/>
        <w:t>2009531</w:t>
      </w:r>
      <w:r>
        <w:t xml:space="preserve"> (LS In) LS from SA WG1: Reply LS on Use Cases for providing IMS services to SNPN (Source: SA WG1)</w:t>
      </w:r>
    </w:p>
    <w:p w14:paraId="00285E83" w14:textId="77777777" w:rsidR="000B49A7" w:rsidRPr="000B49A7" w:rsidRDefault="000B49A7" w:rsidP="000B49A7">
      <w:pPr>
        <w:pStyle w:val="FP"/>
        <w:rPr>
          <w:b/>
          <w:bCs/>
          <w:i/>
          <w:iCs/>
        </w:rPr>
      </w:pPr>
      <w:r w:rsidRPr="000B49A7">
        <w:rPr>
          <w:b/>
          <w:bCs/>
          <w:i/>
          <w:iCs/>
        </w:rPr>
        <w:t>e-mail comments:</w:t>
      </w:r>
    </w:p>
    <w:p w14:paraId="27BE6B08" w14:textId="77777777" w:rsidR="000B49A7" w:rsidRPr="000B49A7" w:rsidRDefault="000B49A7" w:rsidP="000B49A7">
      <w:pPr>
        <w:pStyle w:val="FP"/>
        <w:rPr>
          <w:i/>
          <w:iCs/>
        </w:rPr>
      </w:pPr>
      <w:r w:rsidRPr="000B49A7">
        <w:rPr>
          <w:i/>
          <w:iCs/>
        </w:rPr>
        <w:t>Antoine (Orange) suggests to Note.</w:t>
      </w:r>
    </w:p>
    <w:p w14:paraId="4F1CE886" w14:textId="77777777" w:rsidR="000B49A7" w:rsidRPr="000B49A7" w:rsidRDefault="000B49A7" w:rsidP="000B49A7">
      <w:pPr>
        <w:keepLines/>
        <w:rPr>
          <w:b/>
          <w:bCs/>
        </w:rPr>
      </w:pPr>
      <w:r w:rsidRPr="000B49A7">
        <w:rPr>
          <w:b/>
          <w:bCs/>
        </w:rPr>
        <w:t>Discussion and conclusion:</w:t>
      </w:r>
    </w:p>
    <w:p w14:paraId="23114402" w14:textId="55A3B23E" w:rsidR="000B49A7" w:rsidRDefault="000B49A7" w:rsidP="000B49A7">
      <w:pPr>
        <w:keepLines/>
      </w:pPr>
      <w:r>
        <w:t xml:space="preserve">Ericsson commented that a note should be added to the WID to take this LS into account. Qualcomm disagreed to add anything in the WID for this, but were OK to note the LS. Huawei suggested the LS should be postponed to the next meeting. This was then </w:t>
      </w:r>
      <w:r w:rsidRPr="000B49A7">
        <w:rPr>
          <w:color w:val="FF0000"/>
        </w:rPr>
        <w:t>postponed</w:t>
      </w:r>
      <w:r>
        <w:t>.</w:t>
      </w:r>
    </w:p>
    <w:p w14:paraId="66F1C793" w14:textId="77777777" w:rsidR="000B49A7" w:rsidRDefault="000B49A7" w:rsidP="000B49A7">
      <w:pPr>
        <w:keepNext/>
        <w:keepLines/>
        <w:pBdr>
          <w:top w:val="single" w:sz="4" w:space="1" w:color="auto"/>
        </w:pBdr>
        <w:rPr>
          <w:lang w:eastAsia="en-US"/>
        </w:rPr>
      </w:pPr>
      <w:r>
        <w:rPr>
          <w:color w:val="0000FF"/>
        </w:rPr>
        <w:t>TD S2</w:t>
      </w:r>
      <w:r>
        <w:rPr>
          <w:color w:val="0000FF"/>
        </w:rPr>
        <w:noBreakHyphen/>
        <w:t>2008385</w:t>
      </w:r>
      <w:r>
        <w:t xml:space="preserve"> (P-CR) KI#3: Update Interim conclusion on KI#3 - add SLA use Case. (Source: Ericsson, CMCC, </w:t>
      </w:r>
      <w:proofErr w:type="spellStart"/>
      <w:r>
        <w:t>Huawie</w:t>
      </w:r>
      <w:proofErr w:type="spellEnd"/>
      <w:r>
        <w:t>)</w:t>
      </w:r>
    </w:p>
    <w:p w14:paraId="64824B1C" w14:textId="77777777" w:rsidR="000B49A7" w:rsidRPr="000B49A7" w:rsidRDefault="000B49A7" w:rsidP="000B49A7">
      <w:pPr>
        <w:pStyle w:val="FP"/>
        <w:rPr>
          <w:b/>
          <w:bCs/>
          <w:i/>
          <w:iCs/>
        </w:rPr>
      </w:pPr>
      <w:r w:rsidRPr="000B49A7">
        <w:rPr>
          <w:b/>
          <w:bCs/>
          <w:i/>
          <w:iCs/>
        </w:rPr>
        <w:t>e-mail comments:</w:t>
      </w:r>
    </w:p>
    <w:p w14:paraId="758862E9" w14:textId="77777777" w:rsidR="000B49A7" w:rsidRPr="000B49A7" w:rsidRDefault="000B49A7" w:rsidP="000B49A7">
      <w:pPr>
        <w:pStyle w:val="FP"/>
        <w:rPr>
          <w:i/>
          <w:iCs/>
        </w:rPr>
      </w:pPr>
      <w:r w:rsidRPr="000B49A7">
        <w:rPr>
          <w:i/>
          <w:iCs/>
        </w:rPr>
        <w:t xml:space="preserve">Haris (Qualcomm) objects to this </w:t>
      </w:r>
      <w:proofErr w:type="spellStart"/>
      <w:r w:rsidRPr="000B49A7">
        <w:rPr>
          <w:i/>
          <w:iCs/>
        </w:rPr>
        <w:t>pCR</w:t>
      </w:r>
      <w:proofErr w:type="spellEnd"/>
      <w:r w:rsidRPr="000B49A7">
        <w:rPr>
          <w:i/>
          <w:iCs/>
        </w:rPr>
        <w:t xml:space="preserve"> until SA1 replies to our LS </w:t>
      </w:r>
      <w:r w:rsidRPr="000B49A7">
        <w:rPr>
          <w:i/>
          <w:iCs/>
          <w:color w:val="0000FF"/>
        </w:rPr>
        <w:t>TD S2</w:t>
      </w:r>
      <w:r w:rsidRPr="000B49A7">
        <w:rPr>
          <w:i/>
          <w:iCs/>
          <w:color w:val="0000FF"/>
        </w:rPr>
        <w:noBreakHyphen/>
        <w:t>2006029</w:t>
      </w:r>
      <w:r w:rsidRPr="000B49A7">
        <w:rPr>
          <w:i/>
          <w:iCs/>
        </w:rPr>
        <w:t xml:space="preserve"> from SA2#140</w:t>
      </w:r>
    </w:p>
    <w:p w14:paraId="0C477A83" w14:textId="77777777" w:rsidR="000B49A7" w:rsidRPr="000B49A7" w:rsidRDefault="000B49A7" w:rsidP="000B49A7">
      <w:pPr>
        <w:pStyle w:val="FP"/>
        <w:rPr>
          <w:i/>
          <w:iCs/>
        </w:rPr>
      </w:pPr>
      <w:r w:rsidRPr="000B49A7">
        <w:rPr>
          <w:i/>
          <w:iCs/>
        </w:rPr>
        <w:t xml:space="preserve">Dieter (Deutsche Telekom) also objects to this </w:t>
      </w:r>
      <w:proofErr w:type="spellStart"/>
      <w:r w:rsidRPr="000B49A7">
        <w:rPr>
          <w:i/>
          <w:iCs/>
        </w:rPr>
        <w:t>pCR</w:t>
      </w:r>
      <w:proofErr w:type="spellEnd"/>
      <w:r w:rsidRPr="000B49A7">
        <w:rPr>
          <w:i/>
          <w:iCs/>
        </w:rPr>
        <w:t xml:space="preserve"> for same reason as QC.</w:t>
      </w:r>
    </w:p>
    <w:p w14:paraId="2D339C6D" w14:textId="77777777" w:rsidR="000B49A7" w:rsidRPr="000B49A7" w:rsidRDefault="000B49A7" w:rsidP="000B49A7">
      <w:pPr>
        <w:pStyle w:val="FP"/>
        <w:rPr>
          <w:i/>
          <w:iCs/>
        </w:rPr>
      </w:pPr>
      <w:r w:rsidRPr="000B49A7">
        <w:rPr>
          <w:i/>
          <w:iCs/>
        </w:rPr>
        <w:t>==== Revisions Deadline ====</w:t>
      </w:r>
    </w:p>
    <w:p w14:paraId="3004DB37" w14:textId="77777777" w:rsidR="000B49A7" w:rsidRPr="000B49A7" w:rsidRDefault="000B49A7" w:rsidP="000B49A7">
      <w:pPr>
        <w:pStyle w:val="FP"/>
        <w:rPr>
          <w:i/>
          <w:iCs/>
        </w:rPr>
      </w:pPr>
      <w:r w:rsidRPr="000B49A7">
        <w:rPr>
          <w:i/>
          <w:iCs/>
        </w:rPr>
        <w:t>==== Final Comments Deadline ====</w:t>
      </w:r>
    </w:p>
    <w:p w14:paraId="455A89BF" w14:textId="77777777" w:rsidR="000B49A7" w:rsidRPr="000B49A7" w:rsidRDefault="000B49A7" w:rsidP="000B49A7">
      <w:pPr>
        <w:pStyle w:val="FP"/>
        <w:rPr>
          <w:i/>
          <w:iCs/>
        </w:rPr>
      </w:pPr>
      <w:r w:rsidRPr="000B49A7">
        <w:rPr>
          <w:i/>
          <w:iCs/>
        </w:rPr>
        <w:t>==== Close of meeting ====</w:t>
      </w:r>
    </w:p>
    <w:p w14:paraId="3D634A24" w14:textId="77777777" w:rsidR="000B49A7" w:rsidRPr="000B49A7" w:rsidRDefault="000B49A7" w:rsidP="000B49A7">
      <w:pPr>
        <w:pStyle w:val="FP"/>
        <w:rPr>
          <w:i/>
          <w:iCs/>
        </w:rPr>
      </w:pPr>
      <w:r w:rsidRPr="000B49A7">
        <w:rPr>
          <w:i/>
          <w:iCs/>
        </w:rPr>
        <w:t xml:space="preserve">Antoine (Orange) objects to this </w:t>
      </w:r>
      <w:proofErr w:type="spellStart"/>
      <w:r w:rsidRPr="000B49A7">
        <w:rPr>
          <w:i/>
          <w:iCs/>
        </w:rPr>
        <w:t>pCR</w:t>
      </w:r>
      <w:proofErr w:type="spellEnd"/>
      <w:r w:rsidRPr="000B49A7">
        <w:rPr>
          <w:i/>
          <w:iCs/>
        </w:rPr>
        <w:t xml:space="preserve"> according to the reply received from SA1.</w:t>
      </w:r>
    </w:p>
    <w:p w14:paraId="2520142E" w14:textId="77777777" w:rsidR="000B49A7" w:rsidRPr="000B49A7" w:rsidRDefault="000B49A7" w:rsidP="000B49A7">
      <w:pPr>
        <w:pStyle w:val="FP"/>
        <w:rPr>
          <w:i/>
          <w:iCs/>
        </w:rPr>
      </w:pPr>
      <w:r w:rsidRPr="000B49A7">
        <w:rPr>
          <w:i/>
          <w:iCs/>
        </w:rPr>
        <w:t>George (Ericsson) provides a response.</w:t>
      </w:r>
    </w:p>
    <w:p w14:paraId="5AB2FF07" w14:textId="77777777" w:rsidR="000B49A7" w:rsidRPr="000B49A7" w:rsidRDefault="000B49A7" w:rsidP="000B49A7">
      <w:pPr>
        <w:pStyle w:val="FP"/>
        <w:rPr>
          <w:i/>
          <w:iCs/>
        </w:rPr>
      </w:pPr>
      <w:r w:rsidRPr="000B49A7">
        <w:rPr>
          <w:i/>
          <w:iCs/>
        </w:rPr>
        <w:t>Antoine (Orange) replies.</w:t>
      </w:r>
    </w:p>
    <w:p w14:paraId="1FEE92FA" w14:textId="77777777" w:rsidR="000B49A7" w:rsidRPr="000B49A7" w:rsidRDefault="000B49A7" w:rsidP="000B49A7">
      <w:pPr>
        <w:keepLines/>
        <w:rPr>
          <w:b/>
          <w:bCs/>
        </w:rPr>
      </w:pPr>
      <w:r w:rsidRPr="000B49A7">
        <w:rPr>
          <w:b/>
          <w:bCs/>
        </w:rPr>
        <w:t>Discussion and conclusion:</w:t>
      </w:r>
    </w:p>
    <w:p w14:paraId="1E8935B9" w14:textId="77D0A086" w:rsidR="000B49A7" w:rsidRDefault="000B49A7" w:rsidP="000B49A7">
      <w:pPr>
        <w:keepLines/>
      </w:pPr>
      <w:r>
        <w:t xml:space="preserve">There was no off-line agreement for this and this remained </w:t>
      </w:r>
      <w:r>
        <w:rPr>
          <w:color w:val="0000FF"/>
        </w:rPr>
        <w:t>noted</w:t>
      </w:r>
      <w:r>
        <w:t>. This will be captured as an outstanding issue in the TR cover sheet.</w:t>
      </w:r>
    </w:p>
    <w:p w14:paraId="4A0FB826" w14:textId="77777777" w:rsidR="000B49A7" w:rsidRDefault="000B49A7" w:rsidP="000B49A7">
      <w:pPr>
        <w:keepNext/>
        <w:keepLines/>
        <w:pBdr>
          <w:top w:val="single" w:sz="4" w:space="1" w:color="auto"/>
        </w:pBdr>
        <w:rPr>
          <w:lang w:eastAsia="en-US"/>
        </w:rPr>
      </w:pPr>
      <w:r w:rsidRPr="000B49A7">
        <w:rPr>
          <w:color w:val="0000FF"/>
          <w:lang w:eastAsia="en-US"/>
        </w:rPr>
        <w:t>TD S2</w:t>
      </w:r>
      <w:r w:rsidRPr="000B49A7">
        <w:rPr>
          <w:color w:val="0000FF"/>
          <w:lang w:eastAsia="en-US"/>
        </w:rPr>
        <w:noBreakHyphen/>
        <w:t>2008576</w:t>
      </w:r>
      <w:r>
        <w:rPr>
          <w:lang w:eastAsia="en-US"/>
        </w:rPr>
        <w:t xml:space="preserve"> (P-CR) Update conclusion for KI#1. (Source: CATT)</w:t>
      </w:r>
    </w:p>
    <w:p w14:paraId="5818581B" w14:textId="77777777" w:rsidR="000B49A7" w:rsidRPr="000B49A7" w:rsidRDefault="000B49A7" w:rsidP="000B49A7">
      <w:pPr>
        <w:pStyle w:val="FP"/>
        <w:rPr>
          <w:b/>
          <w:bCs/>
          <w:i/>
          <w:iCs/>
        </w:rPr>
      </w:pPr>
      <w:r w:rsidRPr="000B49A7">
        <w:rPr>
          <w:b/>
          <w:bCs/>
          <w:i/>
          <w:iCs/>
        </w:rPr>
        <w:t>e-mail comments:</w:t>
      </w:r>
    </w:p>
    <w:p w14:paraId="38F8D688" w14:textId="77777777" w:rsidR="000B49A7" w:rsidRPr="000B49A7" w:rsidRDefault="000B49A7" w:rsidP="000B49A7">
      <w:pPr>
        <w:pStyle w:val="FP"/>
        <w:rPr>
          <w:i/>
          <w:iCs/>
        </w:rPr>
      </w:pPr>
      <w:r w:rsidRPr="000B49A7">
        <w:rPr>
          <w:i/>
          <w:iCs/>
        </w:rPr>
        <w:t>Yannick (Nokia): Nokia requests for clarification.</w:t>
      </w:r>
    </w:p>
    <w:p w14:paraId="3D4AE743" w14:textId="77777777" w:rsidR="000B49A7" w:rsidRPr="000B49A7" w:rsidRDefault="000B49A7" w:rsidP="000B49A7">
      <w:pPr>
        <w:pStyle w:val="FP"/>
        <w:rPr>
          <w:i/>
          <w:iCs/>
        </w:rPr>
      </w:pPr>
      <w:r w:rsidRPr="000B49A7">
        <w:rPr>
          <w:i/>
          <w:iCs/>
        </w:rPr>
        <w:t>Juan Zhang (Qualcomm) asks question for clarification.</w:t>
      </w:r>
    </w:p>
    <w:p w14:paraId="7D96D698" w14:textId="77777777" w:rsidR="000B49A7" w:rsidRPr="000B49A7" w:rsidRDefault="000B49A7" w:rsidP="000B49A7">
      <w:pPr>
        <w:pStyle w:val="FP"/>
        <w:rPr>
          <w:i/>
          <w:iCs/>
        </w:rPr>
      </w:pPr>
      <w:r w:rsidRPr="000B49A7">
        <w:rPr>
          <w:i/>
          <w:iCs/>
        </w:rPr>
        <w:t>Hucheng(CATT) provides clarifications to Nokia and QC, and r01.</w:t>
      </w:r>
    </w:p>
    <w:p w14:paraId="1EB37C95" w14:textId="77777777" w:rsidR="000B49A7" w:rsidRPr="000B49A7" w:rsidRDefault="000B49A7" w:rsidP="000B49A7">
      <w:pPr>
        <w:pStyle w:val="FP"/>
        <w:rPr>
          <w:i/>
          <w:iCs/>
        </w:rPr>
      </w:pPr>
      <w:r w:rsidRPr="000B49A7">
        <w:rPr>
          <w:i/>
          <w:iCs/>
        </w:rPr>
        <w:t>Juan Zhang (Qualcomm) provides further comments for r01.</w:t>
      </w:r>
    </w:p>
    <w:p w14:paraId="66BF213D" w14:textId="77777777" w:rsidR="000B49A7" w:rsidRPr="000B49A7" w:rsidRDefault="000B49A7" w:rsidP="000B49A7">
      <w:pPr>
        <w:pStyle w:val="FP"/>
        <w:rPr>
          <w:i/>
          <w:iCs/>
        </w:rPr>
      </w:pPr>
      <w:r w:rsidRPr="000B49A7">
        <w:rPr>
          <w:i/>
          <w:iCs/>
        </w:rPr>
        <w:t>Hucheng(CATT) asks a question for the comment.</w:t>
      </w:r>
    </w:p>
    <w:p w14:paraId="4D6B1B71" w14:textId="77777777" w:rsidR="000B49A7" w:rsidRPr="000B49A7" w:rsidRDefault="000B49A7" w:rsidP="000B49A7">
      <w:pPr>
        <w:pStyle w:val="FP"/>
        <w:rPr>
          <w:i/>
          <w:iCs/>
        </w:rPr>
      </w:pPr>
      <w:r w:rsidRPr="000B49A7">
        <w:rPr>
          <w:i/>
          <w:iCs/>
        </w:rPr>
        <w:t>Yannick (Nokia): Nokia provides further comments. Nokia cannot accept r01.</w:t>
      </w:r>
    </w:p>
    <w:p w14:paraId="2108A8AD" w14:textId="77777777" w:rsidR="000B49A7" w:rsidRPr="000B49A7" w:rsidRDefault="000B49A7" w:rsidP="000B49A7">
      <w:pPr>
        <w:pStyle w:val="FP"/>
        <w:rPr>
          <w:i/>
          <w:iCs/>
        </w:rPr>
      </w:pPr>
      <w:r w:rsidRPr="000B49A7">
        <w:rPr>
          <w:i/>
          <w:iCs/>
        </w:rPr>
        <w:t>David (Samsung) agrees with Nokia and Qualcomm, expresses concerns with this contribution.</w:t>
      </w:r>
    </w:p>
    <w:p w14:paraId="643BBA87" w14:textId="77777777" w:rsidR="000B49A7" w:rsidRPr="000B49A7" w:rsidRDefault="000B49A7" w:rsidP="000B49A7">
      <w:pPr>
        <w:pStyle w:val="FP"/>
        <w:rPr>
          <w:i/>
          <w:iCs/>
        </w:rPr>
      </w:pPr>
      <w:r w:rsidRPr="000B49A7">
        <w:rPr>
          <w:i/>
          <w:iCs/>
        </w:rPr>
        <w:t>Juan Zhang (Qualcomm) provides further comments.</w:t>
      </w:r>
    </w:p>
    <w:p w14:paraId="626FCA65" w14:textId="77777777" w:rsidR="000B49A7" w:rsidRPr="000B49A7" w:rsidRDefault="000B49A7" w:rsidP="000B49A7">
      <w:pPr>
        <w:pStyle w:val="FP"/>
        <w:rPr>
          <w:i/>
          <w:iCs/>
        </w:rPr>
      </w:pPr>
      <w:r w:rsidRPr="000B49A7">
        <w:rPr>
          <w:i/>
          <w:iCs/>
        </w:rPr>
        <w:t>Hucheng(CATT) provides r02.</w:t>
      </w:r>
    </w:p>
    <w:p w14:paraId="75B48078" w14:textId="77777777" w:rsidR="000B49A7" w:rsidRPr="000B49A7" w:rsidRDefault="000B49A7" w:rsidP="000B49A7">
      <w:pPr>
        <w:pStyle w:val="FP"/>
        <w:rPr>
          <w:i/>
          <w:iCs/>
        </w:rPr>
      </w:pPr>
      <w:r w:rsidRPr="000B49A7">
        <w:rPr>
          <w:i/>
          <w:iCs/>
        </w:rPr>
        <w:t>Yannick (Nokia): Nokia comments on r02.</w:t>
      </w:r>
    </w:p>
    <w:p w14:paraId="28B17E7F" w14:textId="77777777" w:rsidR="000B49A7" w:rsidRPr="000B49A7" w:rsidRDefault="000B49A7" w:rsidP="000B49A7">
      <w:pPr>
        <w:pStyle w:val="FP"/>
        <w:rPr>
          <w:i/>
          <w:iCs/>
        </w:rPr>
      </w:pPr>
      <w:r w:rsidRPr="000B49A7">
        <w:rPr>
          <w:i/>
          <w:iCs/>
        </w:rPr>
        <w:t>Hucheng(CATT) replies to Nokia.</w:t>
      </w:r>
    </w:p>
    <w:p w14:paraId="3C4E8E33" w14:textId="77777777" w:rsidR="000B49A7" w:rsidRPr="000B49A7" w:rsidRDefault="000B49A7" w:rsidP="000B49A7">
      <w:pPr>
        <w:pStyle w:val="FP"/>
        <w:rPr>
          <w:i/>
          <w:iCs/>
        </w:rPr>
      </w:pPr>
      <w:r w:rsidRPr="000B49A7">
        <w:rPr>
          <w:i/>
          <w:iCs/>
        </w:rPr>
        <w:t>Yannick (Nokia): Nokia asks again for clarification.</w:t>
      </w:r>
    </w:p>
    <w:p w14:paraId="2CB21FFB" w14:textId="77777777" w:rsidR="000B49A7" w:rsidRPr="000B49A7" w:rsidRDefault="000B49A7" w:rsidP="000B49A7">
      <w:pPr>
        <w:pStyle w:val="FP"/>
        <w:rPr>
          <w:i/>
          <w:iCs/>
        </w:rPr>
      </w:pPr>
      <w:r w:rsidRPr="000B49A7">
        <w:rPr>
          <w:i/>
          <w:iCs/>
        </w:rPr>
        <w:t>==== Revisions Deadline ====</w:t>
      </w:r>
    </w:p>
    <w:p w14:paraId="4881B7C6" w14:textId="77777777" w:rsidR="000B49A7" w:rsidRPr="000B49A7" w:rsidRDefault="000B49A7" w:rsidP="000B49A7">
      <w:pPr>
        <w:pStyle w:val="FP"/>
        <w:rPr>
          <w:i/>
          <w:iCs/>
        </w:rPr>
      </w:pPr>
      <w:r w:rsidRPr="000B49A7">
        <w:rPr>
          <w:i/>
          <w:iCs/>
        </w:rPr>
        <w:t>Juan Zhang (Qualcomm) is OK with r02.</w:t>
      </w:r>
    </w:p>
    <w:p w14:paraId="33740DBB" w14:textId="77777777" w:rsidR="000B49A7" w:rsidRPr="000B49A7" w:rsidRDefault="000B49A7" w:rsidP="000B49A7">
      <w:pPr>
        <w:pStyle w:val="FP"/>
        <w:rPr>
          <w:i/>
          <w:iCs/>
        </w:rPr>
      </w:pPr>
      <w:r w:rsidRPr="000B49A7">
        <w:rPr>
          <w:i/>
          <w:iCs/>
        </w:rPr>
        <w:t>==== Final Comments Deadline ====</w:t>
      </w:r>
    </w:p>
    <w:p w14:paraId="063FA0DE" w14:textId="77777777" w:rsidR="000B49A7" w:rsidRPr="000B49A7" w:rsidRDefault="000B49A7" w:rsidP="000B49A7">
      <w:pPr>
        <w:pStyle w:val="FP"/>
        <w:rPr>
          <w:i/>
          <w:iCs/>
        </w:rPr>
      </w:pPr>
      <w:r w:rsidRPr="000B49A7">
        <w:rPr>
          <w:i/>
          <w:iCs/>
        </w:rPr>
        <w:t>==== Close of meeting ====</w:t>
      </w:r>
    </w:p>
    <w:p w14:paraId="520B27A2" w14:textId="77777777" w:rsidR="000B49A7" w:rsidRPr="000B49A7" w:rsidRDefault="000B49A7" w:rsidP="000B49A7">
      <w:pPr>
        <w:pStyle w:val="FP"/>
        <w:rPr>
          <w:i/>
          <w:iCs/>
        </w:rPr>
      </w:pPr>
      <w:r w:rsidRPr="000B49A7">
        <w:rPr>
          <w:i/>
          <w:iCs/>
        </w:rPr>
        <w:t>Antoine (Orange) comments.</w:t>
      </w:r>
    </w:p>
    <w:p w14:paraId="10FC5A88" w14:textId="77777777" w:rsidR="000B49A7" w:rsidRPr="000B49A7" w:rsidRDefault="000B49A7" w:rsidP="000B49A7">
      <w:pPr>
        <w:keepLines/>
        <w:rPr>
          <w:b/>
          <w:bCs/>
        </w:rPr>
      </w:pPr>
      <w:r w:rsidRPr="000B49A7">
        <w:rPr>
          <w:b/>
          <w:bCs/>
        </w:rPr>
        <w:t>Discussion and conclusion:</w:t>
      </w:r>
    </w:p>
    <w:p w14:paraId="3C29BD5E" w14:textId="53BFE550" w:rsidR="000B49A7" w:rsidRDefault="000B49A7" w:rsidP="000B49A7">
      <w:pPr>
        <w:keepLines/>
      </w:pPr>
      <w:r>
        <w:t xml:space="preserve">r02 was considered. Orange commented that this was already covered by the current text of the TR. Samsung commented that r03 had been provided after the deadline and asked if his was acceptable. There was no agreement and this remained </w:t>
      </w:r>
      <w:r>
        <w:rPr>
          <w:color w:val="0000FF"/>
        </w:rPr>
        <w:t>noted</w:t>
      </w:r>
      <w:r>
        <w:t>.</w:t>
      </w:r>
    </w:p>
    <w:p w14:paraId="6D6E7B7B" w14:textId="77777777" w:rsidR="000B49A7" w:rsidRDefault="000B49A7" w:rsidP="000B49A7">
      <w:pPr>
        <w:keepNext/>
        <w:keepLines/>
        <w:pBdr>
          <w:top w:val="single" w:sz="4" w:space="1" w:color="auto"/>
        </w:pBdr>
        <w:rPr>
          <w:lang w:eastAsia="en-US"/>
        </w:rPr>
      </w:pPr>
      <w:r>
        <w:rPr>
          <w:color w:val="0000FF"/>
        </w:rPr>
        <w:t>TD S2</w:t>
      </w:r>
      <w:r>
        <w:rPr>
          <w:color w:val="0000FF"/>
        </w:rPr>
        <w:noBreakHyphen/>
        <w:t>2008595</w:t>
      </w:r>
      <w:r>
        <w:t xml:space="preserve"> (P-CR) KI #14: Conclusion on NWDAF-assisted application detection. (Source: China Mobile, NEC)</w:t>
      </w:r>
    </w:p>
    <w:p w14:paraId="42841232" w14:textId="77777777" w:rsidR="000B49A7" w:rsidRPr="000B49A7" w:rsidRDefault="000B49A7" w:rsidP="000B49A7">
      <w:pPr>
        <w:pStyle w:val="FP"/>
        <w:rPr>
          <w:b/>
          <w:bCs/>
          <w:i/>
          <w:iCs/>
        </w:rPr>
      </w:pPr>
      <w:r w:rsidRPr="000B49A7">
        <w:rPr>
          <w:b/>
          <w:bCs/>
          <w:i/>
          <w:iCs/>
        </w:rPr>
        <w:t>e-mail comments:</w:t>
      </w:r>
    </w:p>
    <w:p w14:paraId="5FBAF363" w14:textId="77777777" w:rsidR="000B49A7" w:rsidRPr="000B49A7" w:rsidRDefault="000B49A7" w:rsidP="000B49A7">
      <w:pPr>
        <w:pStyle w:val="FP"/>
        <w:rPr>
          <w:i/>
          <w:iCs/>
        </w:rPr>
      </w:pPr>
      <w:r w:rsidRPr="000B49A7">
        <w:rPr>
          <w:i/>
          <w:iCs/>
        </w:rPr>
        <w:t>Yannick (Nokia): Nokia objects to proposed conclusions for KI#14.</w:t>
      </w:r>
    </w:p>
    <w:p w14:paraId="2217F409" w14:textId="77777777" w:rsidR="000B49A7" w:rsidRPr="000B49A7" w:rsidRDefault="000B49A7" w:rsidP="000B49A7">
      <w:pPr>
        <w:pStyle w:val="FP"/>
        <w:rPr>
          <w:i/>
          <w:iCs/>
        </w:rPr>
      </w:pPr>
      <w:proofErr w:type="spellStart"/>
      <w:r w:rsidRPr="000B49A7">
        <w:rPr>
          <w:i/>
          <w:iCs/>
        </w:rPr>
        <w:t>Aihua</w:t>
      </w:r>
      <w:proofErr w:type="spellEnd"/>
      <w:r w:rsidRPr="000B49A7">
        <w:rPr>
          <w:i/>
          <w:iCs/>
        </w:rPr>
        <w:t xml:space="preserve"> (China Mobile) replies to Yannick (Nokia).</w:t>
      </w:r>
    </w:p>
    <w:p w14:paraId="0BF9B34C" w14:textId="77777777" w:rsidR="000B49A7" w:rsidRPr="000B49A7" w:rsidRDefault="000B49A7" w:rsidP="000B49A7">
      <w:pPr>
        <w:pStyle w:val="FP"/>
        <w:rPr>
          <w:i/>
          <w:iCs/>
        </w:rPr>
      </w:pPr>
      <w:r w:rsidRPr="000B49A7">
        <w:rPr>
          <w:i/>
          <w:iCs/>
        </w:rPr>
        <w:t>==== Revisions Deadline ====</w:t>
      </w:r>
    </w:p>
    <w:p w14:paraId="05601CAA" w14:textId="77777777" w:rsidR="000B49A7" w:rsidRPr="000B49A7" w:rsidRDefault="000B49A7" w:rsidP="000B49A7">
      <w:pPr>
        <w:pStyle w:val="FP"/>
        <w:rPr>
          <w:i/>
          <w:iCs/>
        </w:rPr>
      </w:pPr>
      <w:proofErr w:type="spellStart"/>
      <w:r w:rsidRPr="000B49A7">
        <w:rPr>
          <w:i/>
          <w:iCs/>
        </w:rPr>
        <w:t>Iskren</w:t>
      </w:r>
      <w:proofErr w:type="spellEnd"/>
      <w:r w:rsidRPr="000B49A7">
        <w:rPr>
          <w:i/>
          <w:iCs/>
        </w:rPr>
        <w:t xml:space="preserve"> (NEC) provides answer to Yannick (Nokia) and proposes to reach agreement on this </w:t>
      </w:r>
      <w:proofErr w:type="spellStart"/>
      <w:r w:rsidRPr="000B49A7">
        <w:rPr>
          <w:i/>
          <w:iCs/>
        </w:rPr>
        <w:t>pCR</w:t>
      </w:r>
      <w:proofErr w:type="spellEnd"/>
      <w:r w:rsidRPr="000B49A7">
        <w:rPr>
          <w:i/>
          <w:iCs/>
        </w:rPr>
        <w:t>.</w:t>
      </w:r>
    </w:p>
    <w:p w14:paraId="5338661F" w14:textId="77777777" w:rsidR="000B49A7" w:rsidRPr="000B49A7" w:rsidRDefault="000B49A7" w:rsidP="000B49A7">
      <w:pPr>
        <w:pStyle w:val="FP"/>
        <w:rPr>
          <w:i/>
          <w:iCs/>
        </w:rPr>
      </w:pPr>
      <w:proofErr w:type="spellStart"/>
      <w:r w:rsidRPr="000B49A7">
        <w:rPr>
          <w:i/>
          <w:iCs/>
        </w:rPr>
        <w:t>Aihua</w:t>
      </w:r>
      <w:proofErr w:type="spellEnd"/>
      <w:r w:rsidRPr="000B49A7">
        <w:rPr>
          <w:i/>
          <w:iCs/>
        </w:rPr>
        <w:t xml:space="preserve"> (China Mobile) agrees </w:t>
      </w:r>
      <w:proofErr w:type="spellStart"/>
      <w:r w:rsidRPr="000B49A7">
        <w:rPr>
          <w:i/>
          <w:iCs/>
        </w:rPr>
        <w:t>Iskren</w:t>
      </w:r>
      <w:proofErr w:type="spellEnd"/>
      <w:r w:rsidRPr="000B49A7">
        <w:rPr>
          <w:i/>
          <w:iCs/>
        </w:rPr>
        <w:t xml:space="preserve"> (NEC) and also proposes to conclude the KI#14.</w:t>
      </w:r>
    </w:p>
    <w:p w14:paraId="35B28E3A" w14:textId="77777777" w:rsidR="000B49A7" w:rsidRPr="000B49A7" w:rsidRDefault="000B49A7" w:rsidP="000B49A7">
      <w:pPr>
        <w:pStyle w:val="FP"/>
        <w:rPr>
          <w:i/>
          <w:iCs/>
        </w:rPr>
      </w:pPr>
      <w:r w:rsidRPr="000B49A7">
        <w:rPr>
          <w:i/>
          <w:iCs/>
        </w:rPr>
        <w:t>Xiaobo (Huawei) would like to make progress for KI#14 in Rel17.</w:t>
      </w:r>
    </w:p>
    <w:p w14:paraId="1E070E2E" w14:textId="77777777" w:rsidR="000B49A7" w:rsidRPr="000B49A7" w:rsidRDefault="000B49A7" w:rsidP="000B49A7">
      <w:pPr>
        <w:pStyle w:val="FP"/>
        <w:rPr>
          <w:i/>
          <w:iCs/>
        </w:rPr>
      </w:pPr>
      <w:r w:rsidRPr="000B49A7">
        <w:rPr>
          <w:i/>
          <w:iCs/>
        </w:rPr>
        <w:lastRenderedPageBreak/>
        <w:t>Jungshin (Samsung) agrees with CMCC and NEC, and propose to make conclusion for the KI#14.</w:t>
      </w:r>
    </w:p>
    <w:p w14:paraId="0FB7BCA7" w14:textId="77777777" w:rsidR="000B49A7" w:rsidRPr="000B49A7" w:rsidRDefault="000B49A7" w:rsidP="000B49A7">
      <w:pPr>
        <w:pStyle w:val="FP"/>
        <w:rPr>
          <w:i/>
          <w:iCs/>
        </w:rPr>
      </w:pPr>
      <w:r w:rsidRPr="000B49A7">
        <w:rPr>
          <w:i/>
          <w:iCs/>
        </w:rPr>
        <w:t xml:space="preserve">Xiaoyan (CATT) shares the view of </w:t>
      </w:r>
      <w:proofErr w:type="spellStart"/>
      <w:r w:rsidRPr="000B49A7">
        <w:rPr>
          <w:i/>
          <w:iCs/>
        </w:rPr>
        <w:t>Iskren</w:t>
      </w:r>
      <w:proofErr w:type="spellEnd"/>
      <w:r w:rsidRPr="000B49A7">
        <w:rPr>
          <w:i/>
          <w:iCs/>
        </w:rPr>
        <w:t xml:space="preserve"> (NEC) and </w:t>
      </w:r>
      <w:proofErr w:type="spellStart"/>
      <w:r w:rsidRPr="000B49A7">
        <w:rPr>
          <w:i/>
          <w:iCs/>
        </w:rPr>
        <w:t>Aihua</w:t>
      </w:r>
      <w:proofErr w:type="spellEnd"/>
      <w:r w:rsidRPr="000B49A7">
        <w:rPr>
          <w:i/>
          <w:iCs/>
        </w:rPr>
        <w:t xml:space="preserve"> (China Mobile) and supports the proposed conclusion for KI#14.</w:t>
      </w:r>
    </w:p>
    <w:p w14:paraId="16CD0027" w14:textId="77777777" w:rsidR="000B49A7" w:rsidRPr="000B49A7" w:rsidRDefault="000B49A7" w:rsidP="000B49A7">
      <w:pPr>
        <w:pStyle w:val="FP"/>
        <w:rPr>
          <w:i/>
          <w:iCs/>
        </w:rPr>
      </w:pPr>
      <w:proofErr w:type="spellStart"/>
      <w:r w:rsidRPr="000B49A7">
        <w:rPr>
          <w:i/>
          <w:iCs/>
        </w:rPr>
        <w:t>Aihua</w:t>
      </w:r>
      <w:proofErr w:type="spellEnd"/>
      <w:r w:rsidRPr="000B49A7">
        <w:rPr>
          <w:i/>
          <w:iCs/>
        </w:rPr>
        <w:t xml:space="preserve"> (China Mobile) suggests to put it into CC#3.</w:t>
      </w:r>
    </w:p>
    <w:p w14:paraId="518B9575" w14:textId="77777777" w:rsidR="000B49A7" w:rsidRPr="000B49A7" w:rsidRDefault="000B49A7" w:rsidP="000B49A7">
      <w:pPr>
        <w:pStyle w:val="FP"/>
        <w:rPr>
          <w:i/>
          <w:iCs/>
        </w:rPr>
      </w:pPr>
      <w:r w:rsidRPr="000B49A7">
        <w:rPr>
          <w:i/>
          <w:iCs/>
        </w:rPr>
        <w:t>Yannick (Nokia): Nokia objects to proposed conclusions for KI#14. Solution #46 does not work for encrypted packets. In solution #46 NWDAF role is going beyond just providing statistics or predictions.</w:t>
      </w:r>
    </w:p>
    <w:p w14:paraId="72F199AB" w14:textId="77777777" w:rsidR="000B49A7" w:rsidRPr="000B49A7" w:rsidRDefault="000B49A7" w:rsidP="000B49A7">
      <w:pPr>
        <w:pStyle w:val="FP"/>
        <w:rPr>
          <w:i/>
          <w:iCs/>
        </w:rPr>
      </w:pPr>
      <w:r w:rsidRPr="000B49A7">
        <w:rPr>
          <w:i/>
          <w:iCs/>
        </w:rPr>
        <w:t>==== Final Comments Deadline ====</w:t>
      </w:r>
    </w:p>
    <w:p w14:paraId="39A1321A" w14:textId="77777777" w:rsidR="000B49A7" w:rsidRPr="000B49A7" w:rsidRDefault="000B49A7" w:rsidP="000B49A7">
      <w:pPr>
        <w:pStyle w:val="FP"/>
        <w:rPr>
          <w:i/>
          <w:iCs/>
        </w:rPr>
      </w:pPr>
      <w:proofErr w:type="spellStart"/>
      <w:r w:rsidRPr="000B49A7">
        <w:rPr>
          <w:i/>
          <w:iCs/>
        </w:rPr>
        <w:t>Aihua</w:t>
      </w:r>
      <w:proofErr w:type="spellEnd"/>
      <w:r w:rsidRPr="000B49A7">
        <w:rPr>
          <w:i/>
          <w:iCs/>
        </w:rPr>
        <w:t xml:space="preserve"> (China Mobile) replies to Yannick (Nokia) and proposes again to put this contribution to CC#3.</w:t>
      </w:r>
    </w:p>
    <w:p w14:paraId="780BE862" w14:textId="77777777" w:rsidR="000B49A7" w:rsidRPr="000B49A7" w:rsidRDefault="000B49A7" w:rsidP="000B49A7">
      <w:pPr>
        <w:pStyle w:val="FP"/>
        <w:rPr>
          <w:i/>
          <w:iCs/>
        </w:rPr>
      </w:pPr>
      <w:proofErr w:type="spellStart"/>
      <w:r w:rsidRPr="000B49A7">
        <w:rPr>
          <w:i/>
          <w:iCs/>
        </w:rPr>
        <w:t>Aihua</w:t>
      </w:r>
      <w:proofErr w:type="spellEnd"/>
      <w:r w:rsidRPr="000B49A7">
        <w:rPr>
          <w:i/>
          <w:iCs/>
        </w:rPr>
        <w:t xml:space="preserve"> (China Mobile) request to put it into CC#3 and also request show hand on behalf of rapporteur.</w:t>
      </w:r>
    </w:p>
    <w:p w14:paraId="7BDEE8BD" w14:textId="77777777" w:rsidR="000B49A7" w:rsidRPr="000B49A7" w:rsidRDefault="000B49A7" w:rsidP="000B49A7">
      <w:pPr>
        <w:pStyle w:val="FP"/>
        <w:rPr>
          <w:i/>
          <w:iCs/>
        </w:rPr>
      </w:pPr>
      <w:r w:rsidRPr="000B49A7">
        <w:rPr>
          <w:i/>
          <w:iCs/>
        </w:rPr>
        <w:t>==== Close of meeting ====</w:t>
      </w:r>
    </w:p>
    <w:p w14:paraId="3193A5A7" w14:textId="77777777" w:rsidR="000B49A7" w:rsidRPr="000B49A7" w:rsidRDefault="000B49A7" w:rsidP="000B49A7">
      <w:pPr>
        <w:pStyle w:val="FP"/>
        <w:rPr>
          <w:i/>
          <w:iCs/>
        </w:rPr>
      </w:pPr>
      <w:r w:rsidRPr="000B49A7">
        <w:rPr>
          <w:i/>
          <w:iCs/>
        </w:rPr>
        <w:t>Yannick (Nokia): Nokia is still concerned about the proposed conclusion and about adopting solution #46.</w:t>
      </w:r>
    </w:p>
    <w:p w14:paraId="0846CF6A" w14:textId="77777777" w:rsidR="000B49A7" w:rsidRPr="000B49A7" w:rsidRDefault="000B49A7" w:rsidP="000B49A7">
      <w:pPr>
        <w:pStyle w:val="FP"/>
        <w:rPr>
          <w:i/>
          <w:iCs/>
        </w:rPr>
      </w:pPr>
      <w:r w:rsidRPr="000B49A7">
        <w:rPr>
          <w:i/>
          <w:iCs/>
        </w:rPr>
        <w:t>Dimitris (Lenovo) supports statements from Yannick (Nokia)</w:t>
      </w:r>
    </w:p>
    <w:p w14:paraId="1F8FBD86" w14:textId="77777777" w:rsidR="000B49A7" w:rsidRPr="000B49A7" w:rsidRDefault="000B49A7" w:rsidP="000B49A7">
      <w:pPr>
        <w:pStyle w:val="FP"/>
        <w:rPr>
          <w:i/>
          <w:iCs/>
        </w:rPr>
      </w:pPr>
      <w:proofErr w:type="spellStart"/>
      <w:r w:rsidRPr="000B49A7">
        <w:rPr>
          <w:i/>
          <w:iCs/>
        </w:rPr>
        <w:t>Aihua</w:t>
      </w:r>
      <w:proofErr w:type="spellEnd"/>
      <w:r w:rsidRPr="000B49A7">
        <w:rPr>
          <w:i/>
          <w:iCs/>
        </w:rPr>
        <w:t xml:space="preserve"> (China Mobile) replies to Yannick (Nokia) and Dimitris (Lenovo).</w:t>
      </w:r>
    </w:p>
    <w:p w14:paraId="68667101" w14:textId="77777777" w:rsidR="000B49A7" w:rsidRPr="000B49A7" w:rsidRDefault="000B49A7" w:rsidP="000B49A7">
      <w:pPr>
        <w:pStyle w:val="FP"/>
        <w:rPr>
          <w:i/>
          <w:iCs/>
        </w:rPr>
      </w:pPr>
      <w:r w:rsidRPr="000B49A7">
        <w:rPr>
          <w:i/>
          <w:iCs/>
        </w:rPr>
        <w:t>Yannick (Nokia): Nokia asks further clarification on China Mobile reply.</w:t>
      </w:r>
    </w:p>
    <w:p w14:paraId="3D0A1D76" w14:textId="77777777" w:rsidR="000B49A7" w:rsidRPr="000B49A7" w:rsidRDefault="000B49A7" w:rsidP="000B49A7">
      <w:pPr>
        <w:keepLines/>
        <w:rPr>
          <w:b/>
          <w:bCs/>
        </w:rPr>
      </w:pPr>
      <w:r w:rsidRPr="000B49A7">
        <w:rPr>
          <w:b/>
          <w:bCs/>
        </w:rPr>
        <w:t>Discussion and conclusion:</w:t>
      </w:r>
    </w:p>
    <w:p w14:paraId="48191980" w14:textId="6143F76D" w:rsidR="000B49A7" w:rsidRDefault="000B49A7" w:rsidP="000B49A7">
      <w:pPr>
        <w:keepLines/>
      </w:pPr>
      <w:r>
        <w:t xml:space="preserve">Nokia objected to this. China Mobile requested a show of hands on this. The SA WG2 Chair replied that this CC was not arranged for show of hands on issues, only to select revisions with no issues and for </w:t>
      </w:r>
      <w:r w:rsidR="00CC3DC4">
        <w:t xml:space="preserve">WIDs and </w:t>
      </w:r>
      <w:r>
        <w:t>TR cover sheets.</w:t>
      </w:r>
      <w:r w:rsidR="00CC3DC4">
        <w:t xml:space="preserve"> Show-of-Hands questions should have been provided earlier at CCs.</w:t>
      </w:r>
      <w:r>
        <w:t xml:space="preserve"> This remained </w:t>
      </w:r>
      <w:r>
        <w:rPr>
          <w:color w:val="0000FF"/>
        </w:rPr>
        <w:t>noted</w:t>
      </w:r>
      <w:r>
        <w:t>.</w:t>
      </w:r>
    </w:p>
    <w:p w14:paraId="328BBE3A" w14:textId="77777777" w:rsidR="000B49A7" w:rsidRDefault="000B49A7" w:rsidP="000B49A7">
      <w:pPr>
        <w:keepNext/>
        <w:keepLines/>
        <w:pBdr>
          <w:top w:val="single" w:sz="4" w:space="1" w:color="auto"/>
        </w:pBdr>
        <w:rPr>
          <w:lang w:eastAsia="en-US"/>
        </w:rPr>
      </w:pPr>
      <w:r>
        <w:rPr>
          <w:color w:val="0000FF"/>
        </w:rPr>
        <w:t>TD S2</w:t>
      </w:r>
      <w:r>
        <w:rPr>
          <w:color w:val="0000FF"/>
        </w:rPr>
        <w:noBreakHyphen/>
        <w:t>2008794</w:t>
      </w:r>
      <w:r>
        <w:t xml:space="preserve"> (LS OUT) [DRAFT] LS on New Standardized 5QIs for 5G-AIS (Source: Tencent)</w:t>
      </w:r>
    </w:p>
    <w:p w14:paraId="360D8CF0" w14:textId="77777777" w:rsidR="000B49A7" w:rsidRPr="000B49A7" w:rsidRDefault="000B49A7" w:rsidP="000B49A7">
      <w:pPr>
        <w:pStyle w:val="FP"/>
        <w:rPr>
          <w:b/>
          <w:bCs/>
          <w:i/>
          <w:iCs/>
        </w:rPr>
      </w:pPr>
      <w:r w:rsidRPr="000B49A7">
        <w:rPr>
          <w:b/>
          <w:bCs/>
          <w:i/>
          <w:iCs/>
        </w:rPr>
        <w:t>e-mail comments:</w:t>
      </w:r>
    </w:p>
    <w:p w14:paraId="40E4B32C" w14:textId="77777777" w:rsidR="000B49A7" w:rsidRPr="000B49A7" w:rsidRDefault="000B49A7" w:rsidP="000B49A7">
      <w:pPr>
        <w:pStyle w:val="FP"/>
        <w:rPr>
          <w:i/>
          <w:iCs/>
        </w:rPr>
      </w:pPr>
      <w:r w:rsidRPr="000B49A7">
        <w:rPr>
          <w:i/>
          <w:iCs/>
        </w:rPr>
        <w:t>Lei (Tencent) provides r01.</w:t>
      </w:r>
    </w:p>
    <w:p w14:paraId="20BA6C9D" w14:textId="77777777" w:rsidR="000B49A7" w:rsidRPr="000B49A7" w:rsidRDefault="000B49A7" w:rsidP="000B49A7">
      <w:pPr>
        <w:pStyle w:val="FP"/>
        <w:rPr>
          <w:i/>
          <w:iCs/>
        </w:rPr>
      </w:pPr>
      <w:r w:rsidRPr="000B49A7">
        <w:rPr>
          <w:i/>
          <w:iCs/>
        </w:rPr>
        <w:t>Paul (Ericsson) provides comments and proposes to note this LS.</w:t>
      </w:r>
    </w:p>
    <w:p w14:paraId="2AE57D68" w14:textId="77777777" w:rsidR="000B49A7" w:rsidRPr="000B49A7" w:rsidRDefault="000B49A7" w:rsidP="000B49A7">
      <w:pPr>
        <w:pStyle w:val="FP"/>
        <w:rPr>
          <w:i/>
          <w:iCs/>
        </w:rPr>
      </w:pPr>
      <w:r w:rsidRPr="000B49A7">
        <w:rPr>
          <w:i/>
          <w:iCs/>
        </w:rPr>
        <w:t xml:space="preserve">Lei(Tencent) provides comments and think we should stick to the work item scope. TR 26.928 5G XR has been closed in March 2020. According to 5G_AIS WID scope, the SA4 work mentioned by this WID has been done already. Also, for the same KPI table form SA1 NCIS are used by 5G </w:t>
      </w:r>
      <w:proofErr w:type="spellStart"/>
      <w:r w:rsidRPr="000B49A7">
        <w:rPr>
          <w:i/>
          <w:iCs/>
        </w:rPr>
        <w:t>ProSe</w:t>
      </w:r>
      <w:proofErr w:type="spellEnd"/>
      <w:r w:rsidRPr="000B49A7">
        <w:rPr>
          <w:i/>
          <w:iCs/>
        </w:rPr>
        <w:t xml:space="preserve"> and 5G_AIS, in </w:t>
      </w:r>
      <w:proofErr w:type="spellStart"/>
      <w:r w:rsidRPr="000B49A7">
        <w:rPr>
          <w:i/>
          <w:iCs/>
        </w:rPr>
        <w:t>ProSe</w:t>
      </w:r>
      <w:proofErr w:type="spellEnd"/>
      <w:r w:rsidRPr="000B49A7">
        <w:rPr>
          <w:i/>
          <w:iCs/>
        </w:rPr>
        <w:t xml:space="preserve"> SID SA2 have sent the PQI LS to RAN1 and get feedback from RAN1 already.</w:t>
      </w:r>
    </w:p>
    <w:p w14:paraId="4108C55D" w14:textId="77777777" w:rsidR="000B49A7" w:rsidRPr="000B49A7" w:rsidRDefault="000B49A7" w:rsidP="000B49A7">
      <w:pPr>
        <w:pStyle w:val="FP"/>
        <w:rPr>
          <w:i/>
          <w:iCs/>
        </w:rPr>
      </w:pPr>
      <w:r w:rsidRPr="000B49A7">
        <w:rPr>
          <w:i/>
          <w:iCs/>
        </w:rPr>
        <w:t>Therefore the LS to RAN should be sent out independent of additional SA4 input which 'may' or 'may not' come.</w:t>
      </w:r>
    </w:p>
    <w:p w14:paraId="08885EAD" w14:textId="77777777" w:rsidR="000B49A7" w:rsidRPr="000B49A7" w:rsidRDefault="000B49A7" w:rsidP="000B49A7">
      <w:pPr>
        <w:pStyle w:val="FP"/>
        <w:rPr>
          <w:i/>
          <w:iCs/>
        </w:rPr>
      </w:pPr>
      <w:r w:rsidRPr="000B49A7">
        <w:rPr>
          <w:i/>
          <w:iCs/>
        </w:rPr>
        <w:t>Hucheng(CATT) supports to send the LS</w:t>
      </w:r>
    </w:p>
    <w:p w14:paraId="72A4B6CF" w14:textId="77777777" w:rsidR="000B49A7" w:rsidRPr="000B49A7" w:rsidRDefault="000B49A7" w:rsidP="000B49A7">
      <w:pPr>
        <w:pStyle w:val="FP"/>
        <w:rPr>
          <w:i/>
          <w:iCs/>
        </w:rPr>
      </w:pPr>
      <w:r w:rsidRPr="000B49A7">
        <w:rPr>
          <w:i/>
          <w:iCs/>
        </w:rPr>
        <w:t>Haiyang (Huawei) indicates an LS to RAN is necessary when defining new 5QIs, and provides r02</w:t>
      </w:r>
    </w:p>
    <w:p w14:paraId="34062A98" w14:textId="77777777" w:rsidR="000B49A7" w:rsidRPr="000B49A7" w:rsidRDefault="000B49A7" w:rsidP="000B49A7">
      <w:pPr>
        <w:pStyle w:val="FP"/>
        <w:rPr>
          <w:i/>
          <w:iCs/>
        </w:rPr>
      </w:pPr>
      <w:r w:rsidRPr="000B49A7">
        <w:rPr>
          <w:i/>
          <w:iCs/>
        </w:rPr>
        <w:t>Jianhua (OPPO) support sending the LS and suggest to move forward in SA2.</w:t>
      </w:r>
    </w:p>
    <w:p w14:paraId="6B9CEBBF" w14:textId="77777777" w:rsidR="000B49A7" w:rsidRPr="000B49A7" w:rsidRDefault="000B49A7" w:rsidP="000B49A7">
      <w:pPr>
        <w:pStyle w:val="FP"/>
        <w:rPr>
          <w:i/>
          <w:iCs/>
        </w:rPr>
      </w:pPr>
      <w:r w:rsidRPr="000B49A7">
        <w:rPr>
          <w:i/>
          <w:iCs/>
        </w:rPr>
        <w:t>Lei (Tencent) is fine with r02. And also would like to indicate that companies' expressed their support in 8975 and 8991are also related to this thread.</w:t>
      </w:r>
    </w:p>
    <w:p w14:paraId="7E0CF91E" w14:textId="77777777" w:rsidR="000B49A7" w:rsidRPr="000B49A7" w:rsidRDefault="000B49A7" w:rsidP="000B49A7">
      <w:pPr>
        <w:pStyle w:val="FP"/>
        <w:rPr>
          <w:i/>
          <w:iCs/>
        </w:rPr>
      </w:pPr>
      <w:r w:rsidRPr="000B49A7">
        <w:rPr>
          <w:i/>
          <w:iCs/>
        </w:rPr>
        <w:t>Devaki (Nokia) agrees with Ericsson and proposes to postpone the LS out.</w:t>
      </w:r>
    </w:p>
    <w:p w14:paraId="52BDE21E" w14:textId="77777777" w:rsidR="000B49A7" w:rsidRPr="000B49A7" w:rsidRDefault="000B49A7" w:rsidP="000B49A7">
      <w:pPr>
        <w:pStyle w:val="FP"/>
        <w:rPr>
          <w:i/>
          <w:iCs/>
        </w:rPr>
      </w:pPr>
      <w:r w:rsidRPr="000B49A7">
        <w:rPr>
          <w:i/>
          <w:iCs/>
        </w:rPr>
        <w:t>Lei(Tencent) responds to Devaki(Nokia) and propose to move forward as quite a lot companies prefer. Also explain why two 5QIs are needed for motion tracking data.</w:t>
      </w:r>
    </w:p>
    <w:p w14:paraId="59987A3B" w14:textId="77777777" w:rsidR="000B49A7" w:rsidRPr="000B49A7" w:rsidRDefault="000B49A7" w:rsidP="000B49A7">
      <w:pPr>
        <w:pStyle w:val="FP"/>
        <w:rPr>
          <w:i/>
          <w:iCs/>
        </w:rPr>
      </w:pPr>
      <w:r w:rsidRPr="000B49A7">
        <w:rPr>
          <w:i/>
          <w:iCs/>
        </w:rPr>
        <w:t>Sherry (Xiaomi) comments.</w:t>
      </w:r>
    </w:p>
    <w:p w14:paraId="49960166" w14:textId="77777777" w:rsidR="000B49A7" w:rsidRPr="000B49A7" w:rsidRDefault="000B49A7" w:rsidP="000B49A7">
      <w:pPr>
        <w:pStyle w:val="FP"/>
        <w:rPr>
          <w:i/>
          <w:iCs/>
        </w:rPr>
      </w:pPr>
      <w:r w:rsidRPr="000B49A7">
        <w:rPr>
          <w:i/>
          <w:iCs/>
        </w:rPr>
        <w:t>Lei(Tencent) thanks to Chris (Vodafone) for supporting the LS to RAN, provide r04 with a bit change.</w:t>
      </w:r>
    </w:p>
    <w:p w14:paraId="1AC08956" w14:textId="77777777" w:rsidR="000B49A7" w:rsidRPr="000B49A7" w:rsidRDefault="000B49A7" w:rsidP="000B49A7">
      <w:pPr>
        <w:pStyle w:val="FP"/>
        <w:rPr>
          <w:i/>
          <w:iCs/>
        </w:rPr>
      </w:pPr>
      <w:r w:rsidRPr="000B49A7">
        <w:rPr>
          <w:i/>
          <w:iCs/>
        </w:rPr>
        <w:t>==== Revisions Deadline ====</w:t>
      </w:r>
    </w:p>
    <w:p w14:paraId="67617591" w14:textId="77777777" w:rsidR="000B49A7" w:rsidRPr="000B49A7" w:rsidRDefault="000B49A7" w:rsidP="000B49A7">
      <w:pPr>
        <w:pStyle w:val="FP"/>
        <w:rPr>
          <w:i/>
          <w:iCs/>
        </w:rPr>
      </w:pPr>
      <w:r w:rsidRPr="000B49A7">
        <w:rPr>
          <w:i/>
          <w:iCs/>
        </w:rPr>
        <w:t>Sherry (Xiaomi) supports to send the LS to RAN WGs, and asks a question.</w:t>
      </w:r>
    </w:p>
    <w:p w14:paraId="20E826E6" w14:textId="77777777" w:rsidR="000B49A7" w:rsidRPr="000B49A7" w:rsidRDefault="000B49A7" w:rsidP="000B49A7">
      <w:pPr>
        <w:pStyle w:val="FP"/>
        <w:rPr>
          <w:i/>
          <w:iCs/>
        </w:rPr>
      </w:pPr>
      <w:r w:rsidRPr="000B49A7">
        <w:rPr>
          <w:i/>
          <w:iCs/>
        </w:rPr>
        <w:t>Lei(Tencent) responds to Sherry (Xiaomi), thanks for confirming supports and clarifies why to RAN1 and cc RAN2.</w:t>
      </w:r>
    </w:p>
    <w:p w14:paraId="05291CA0" w14:textId="77777777" w:rsidR="000B49A7" w:rsidRPr="000B49A7" w:rsidRDefault="000B49A7" w:rsidP="000B49A7">
      <w:pPr>
        <w:pStyle w:val="FP"/>
        <w:rPr>
          <w:i/>
          <w:iCs/>
        </w:rPr>
      </w:pPr>
      <w:r w:rsidRPr="000B49A7">
        <w:rPr>
          <w:i/>
          <w:iCs/>
        </w:rPr>
        <w:t>Dario S. Tonesi (Qualcomm) supports sending the LS to RAN1 and CC RAN2.</w:t>
      </w:r>
    </w:p>
    <w:p w14:paraId="153BDC27" w14:textId="77777777" w:rsidR="000B49A7" w:rsidRPr="000B49A7" w:rsidRDefault="000B49A7" w:rsidP="000B49A7">
      <w:pPr>
        <w:pStyle w:val="FP"/>
        <w:rPr>
          <w:i/>
          <w:iCs/>
        </w:rPr>
      </w:pPr>
      <w:r w:rsidRPr="000B49A7">
        <w:rPr>
          <w:i/>
          <w:iCs/>
        </w:rPr>
        <w:t>==== Final Comments Deadline ====</w:t>
      </w:r>
    </w:p>
    <w:p w14:paraId="34797639" w14:textId="77777777" w:rsidR="000B49A7" w:rsidRPr="000B49A7" w:rsidRDefault="000B49A7" w:rsidP="000B49A7">
      <w:pPr>
        <w:pStyle w:val="FP"/>
        <w:rPr>
          <w:i/>
          <w:iCs/>
        </w:rPr>
      </w:pPr>
      <w:r w:rsidRPr="000B49A7">
        <w:rPr>
          <w:i/>
          <w:iCs/>
        </w:rPr>
        <w:t xml:space="preserve">Lei(Tencent) objects r05 and provide r06. R06 is consolidated version on top of Lei(Tencent)'s initial proposal with Chris suggestions. R05 from Dario totally defocus the question to ask and not </w:t>
      </w:r>
      <w:proofErr w:type="spellStart"/>
      <w:r w:rsidRPr="000B49A7">
        <w:rPr>
          <w:i/>
          <w:iCs/>
        </w:rPr>
        <w:t>inline</w:t>
      </w:r>
      <w:proofErr w:type="spellEnd"/>
      <w:r w:rsidRPr="000B49A7">
        <w:rPr>
          <w:i/>
          <w:iCs/>
        </w:rPr>
        <w:t xml:space="preserve"> with the consensus of offline discussion at all.</w:t>
      </w:r>
    </w:p>
    <w:p w14:paraId="32B92912" w14:textId="77777777" w:rsidR="000B49A7" w:rsidRPr="000B49A7" w:rsidRDefault="000B49A7" w:rsidP="000B49A7">
      <w:pPr>
        <w:pStyle w:val="FP"/>
        <w:rPr>
          <w:i/>
          <w:iCs/>
        </w:rPr>
      </w:pPr>
      <w:r w:rsidRPr="000B49A7">
        <w:rPr>
          <w:i/>
          <w:iCs/>
        </w:rPr>
        <w:t>Haiyang (Huawei) is ok with r06, but objects r05.</w:t>
      </w:r>
    </w:p>
    <w:p w14:paraId="04697282" w14:textId="77777777" w:rsidR="000B49A7" w:rsidRPr="000B49A7" w:rsidRDefault="000B49A7" w:rsidP="000B49A7">
      <w:pPr>
        <w:pStyle w:val="FP"/>
        <w:rPr>
          <w:i/>
          <w:iCs/>
        </w:rPr>
      </w:pPr>
      <w:r w:rsidRPr="000B49A7">
        <w:rPr>
          <w:i/>
          <w:iCs/>
        </w:rPr>
        <w:t>Sherry (Xiaomi) provides comments.</w:t>
      </w:r>
    </w:p>
    <w:p w14:paraId="5C5A85F8" w14:textId="77777777" w:rsidR="000B49A7" w:rsidRPr="000B49A7" w:rsidRDefault="000B49A7" w:rsidP="000B49A7">
      <w:pPr>
        <w:pStyle w:val="FP"/>
        <w:rPr>
          <w:i/>
          <w:iCs/>
        </w:rPr>
      </w:pPr>
      <w:r w:rsidRPr="000B49A7">
        <w:rPr>
          <w:i/>
          <w:iCs/>
        </w:rPr>
        <w:t>Lei(Tencent) further update r06 and provide r08 with some rewording from Chris offline. Objection to any revisions defocusing the question to ask.</w:t>
      </w:r>
    </w:p>
    <w:p w14:paraId="17D26366" w14:textId="77777777" w:rsidR="000B49A7" w:rsidRPr="000B49A7" w:rsidRDefault="000B49A7" w:rsidP="000B49A7">
      <w:pPr>
        <w:pStyle w:val="FP"/>
        <w:rPr>
          <w:i/>
          <w:iCs/>
        </w:rPr>
      </w:pPr>
      <w:r w:rsidRPr="000B49A7">
        <w:rPr>
          <w:i/>
          <w:iCs/>
        </w:rPr>
        <w:t xml:space="preserve">Lei(Tencent) also copies </w:t>
      </w:r>
      <w:r w:rsidRPr="000B49A7">
        <w:rPr>
          <w:i/>
          <w:iCs/>
          <w:color w:val="0000FF"/>
        </w:rPr>
        <w:t>TD S2</w:t>
      </w:r>
      <w:r w:rsidRPr="000B49A7">
        <w:rPr>
          <w:i/>
          <w:iCs/>
          <w:color w:val="0000FF"/>
        </w:rPr>
        <w:noBreakHyphen/>
        <w:t>2008794</w:t>
      </w:r>
      <w:r w:rsidRPr="000B49A7">
        <w:rPr>
          <w:i/>
          <w:iCs/>
        </w:rPr>
        <w:t>r8 into CC#3 folder.</w:t>
      </w:r>
    </w:p>
    <w:p w14:paraId="7D3BED88" w14:textId="77777777" w:rsidR="000B49A7" w:rsidRPr="000B49A7" w:rsidRDefault="000B49A7" w:rsidP="000B49A7">
      <w:pPr>
        <w:pStyle w:val="FP"/>
        <w:rPr>
          <w:i/>
          <w:iCs/>
        </w:rPr>
      </w:pPr>
      <w:r w:rsidRPr="000B49A7">
        <w:rPr>
          <w:i/>
          <w:iCs/>
        </w:rPr>
        <w:t xml:space="preserve">Chris (Vodafone) says that we may need to choose between r07 and r08, so he has copied </w:t>
      </w:r>
      <w:r w:rsidRPr="000B49A7">
        <w:rPr>
          <w:i/>
          <w:iCs/>
          <w:color w:val="0000FF"/>
        </w:rPr>
        <w:t>TD S2</w:t>
      </w:r>
      <w:r w:rsidRPr="000B49A7">
        <w:rPr>
          <w:i/>
          <w:iCs/>
          <w:color w:val="0000FF"/>
        </w:rPr>
        <w:noBreakHyphen/>
        <w:t>2008794</w:t>
      </w:r>
      <w:r w:rsidRPr="000B49A7">
        <w:rPr>
          <w:i/>
          <w:iCs/>
        </w:rPr>
        <w:t>r07 into CC#3 folder.</w:t>
      </w:r>
    </w:p>
    <w:p w14:paraId="7F14846C" w14:textId="77777777" w:rsidR="000B49A7" w:rsidRPr="000B49A7" w:rsidRDefault="000B49A7" w:rsidP="000B49A7">
      <w:pPr>
        <w:pStyle w:val="FP"/>
        <w:rPr>
          <w:i/>
          <w:iCs/>
        </w:rPr>
      </w:pPr>
      <w:r w:rsidRPr="000B49A7">
        <w:rPr>
          <w:i/>
          <w:iCs/>
        </w:rPr>
        <w:t>Haiyang (Huawei) objects r07, and can live with r08.</w:t>
      </w:r>
    </w:p>
    <w:p w14:paraId="5129138D" w14:textId="77777777" w:rsidR="000B49A7" w:rsidRPr="000B49A7" w:rsidRDefault="000B49A7" w:rsidP="000B49A7">
      <w:pPr>
        <w:pStyle w:val="FP"/>
        <w:rPr>
          <w:i/>
          <w:iCs/>
        </w:rPr>
      </w:pPr>
      <w:r w:rsidRPr="000B49A7">
        <w:rPr>
          <w:i/>
          <w:iCs/>
        </w:rPr>
        <w:t>LEI(Tencent) can live with r08 but in case r08 is not ok, provide r09 as backup. R09 is a compromise and hope can go through.</w:t>
      </w:r>
    </w:p>
    <w:p w14:paraId="2FDFECDA" w14:textId="77777777" w:rsidR="000B49A7" w:rsidRPr="000B49A7" w:rsidRDefault="000B49A7" w:rsidP="000B49A7">
      <w:pPr>
        <w:pStyle w:val="FP"/>
        <w:rPr>
          <w:i/>
          <w:iCs/>
        </w:rPr>
      </w:pPr>
      <w:r w:rsidRPr="000B49A7">
        <w:rPr>
          <w:i/>
          <w:iCs/>
        </w:rPr>
        <w:t>Sherry (Xiaomi) can live with r08.</w:t>
      </w:r>
    </w:p>
    <w:p w14:paraId="3C8E3EDD" w14:textId="77777777" w:rsidR="000B49A7" w:rsidRPr="000B49A7" w:rsidRDefault="000B49A7" w:rsidP="000B49A7">
      <w:pPr>
        <w:pStyle w:val="FP"/>
        <w:rPr>
          <w:i/>
          <w:iCs/>
        </w:rPr>
      </w:pPr>
      <w:r w:rsidRPr="000B49A7">
        <w:rPr>
          <w:i/>
          <w:iCs/>
        </w:rPr>
        <w:t>Haiyang (Huawei) objects r09</w:t>
      </w:r>
    </w:p>
    <w:p w14:paraId="380E6BB1" w14:textId="77777777" w:rsidR="000B49A7" w:rsidRPr="000B49A7" w:rsidRDefault="000B49A7" w:rsidP="000B49A7">
      <w:pPr>
        <w:pStyle w:val="FP"/>
        <w:rPr>
          <w:i/>
          <w:iCs/>
        </w:rPr>
      </w:pPr>
      <w:r w:rsidRPr="000B49A7">
        <w:rPr>
          <w:i/>
          <w:iCs/>
        </w:rPr>
        <w:t>Jianhua (OPPO) think r08 can be acceptable.</w:t>
      </w:r>
    </w:p>
    <w:p w14:paraId="1C46431D" w14:textId="77777777" w:rsidR="000B49A7" w:rsidRPr="000B49A7" w:rsidRDefault="000B49A7" w:rsidP="000B49A7">
      <w:pPr>
        <w:pStyle w:val="FP"/>
        <w:rPr>
          <w:i/>
          <w:iCs/>
        </w:rPr>
      </w:pPr>
      <w:r w:rsidRPr="000B49A7">
        <w:rPr>
          <w:i/>
          <w:iCs/>
        </w:rPr>
        <w:t>Chris (Vodafone) can accept r09</w:t>
      </w:r>
    </w:p>
    <w:p w14:paraId="4E8972E5" w14:textId="77777777" w:rsidR="000B49A7" w:rsidRPr="000B49A7" w:rsidRDefault="000B49A7" w:rsidP="000B49A7">
      <w:pPr>
        <w:pStyle w:val="FP"/>
        <w:rPr>
          <w:i/>
          <w:iCs/>
        </w:rPr>
      </w:pPr>
      <w:r w:rsidRPr="000B49A7">
        <w:rPr>
          <w:i/>
          <w:iCs/>
        </w:rPr>
        <w:t>Dario S. Tonesi (Qualcomm) is OK with r09. Objects r08</w:t>
      </w:r>
    </w:p>
    <w:p w14:paraId="0A09A059" w14:textId="77777777" w:rsidR="000B49A7" w:rsidRPr="000B49A7" w:rsidRDefault="000B49A7" w:rsidP="000B49A7">
      <w:pPr>
        <w:pStyle w:val="FP"/>
        <w:rPr>
          <w:i/>
          <w:iCs/>
        </w:rPr>
      </w:pPr>
      <w:r w:rsidRPr="000B49A7">
        <w:rPr>
          <w:i/>
          <w:iCs/>
        </w:rPr>
        <w:t>Tencent again provide r10. hope people can live with this.... Or hope chairman show hands between r8 and r7 if Chairman agree</w:t>
      </w:r>
    </w:p>
    <w:p w14:paraId="2E59320D" w14:textId="77777777" w:rsidR="000B49A7" w:rsidRPr="000B49A7" w:rsidRDefault="000B49A7" w:rsidP="000B49A7">
      <w:pPr>
        <w:pStyle w:val="FP"/>
        <w:rPr>
          <w:i/>
          <w:iCs/>
        </w:rPr>
      </w:pPr>
      <w:r w:rsidRPr="000B49A7">
        <w:rPr>
          <w:i/>
          <w:iCs/>
        </w:rPr>
        <w:t>==== Close of meeting ====</w:t>
      </w:r>
    </w:p>
    <w:p w14:paraId="2EE1EDA6" w14:textId="77777777" w:rsidR="000B49A7" w:rsidRPr="000B49A7" w:rsidRDefault="000B49A7" w:rsidP="000B49A7">
      <w:pPr>
        <w:pStyle w:val="FP"/>
        <w:rPr>
          <w:i/>
          <w:iCs/>
        </w:rPr>
      </w:pPr>
      <w:r w:rsidRPr="000B49A7">
        <w:rPr>
          <w:i/>
          <w:iCs/>
        </w:rPr>
        <w:t>Haiyang (Huawei) provides r11</w:t>
      </w:r>
    </w:p>
    <w:p w14:paraId="2C66B360" w14:textId="77777777" w:rsidR="000B49A7" w:rsidRPr="000B49A7" w:rsidRDefault="000B49A7" w:rsidP="000B49A7">
      <w:pPr>
        <w:pStyle w:val="FP"/>
        <w:rPr>
          <w:i/>
          <w:iCs/>
        </w:rPr>
      </w:pPr>
      <w:r w:rsidRPr="000B49A7">
        <w:rPr>
          <w:i/>
          <w:iCs/>
        </w:rPr>
        <w:t>Devaki (Nokia) is fine with r11.</w:t>
      </w:r>
    </w:p>
    <w:p w14:paraId="7AFC3AF2" w14:textId="77777777" w:rsidR="000B49A7" w:rsidRPr="000B49A7" w:rsidRDefault="000B49A7" w:rsidP="000B49A7">
      <w:pPr>
        <w:pStyle w:val="FP"/>
        <w:rPr>
          <w:i/>
          <w:iCs/>
        </w:rPr>
      </w:pPr>
      <w:r w:rsidRPr="000B49A7">
        <w:rPr>
          <w:i/>
          <w:iCs/>
        </w:rPr>
        <w:lastRenderedPageBreak/>
        <w:t>Dario S. Tonesi (Qualcomm) explains that r11 is not acceptable and provide r12 which reuses the exact wording from the WID.</w:t>
      </w:r>
    </w:p>
    <w:p w14:paraId="396E4449" w14:textId="77777777" w:rsidR="000B49A7" w:rsidRPr="000B49A7" w:rsidRDefault="000B49A7" w:rsidP="000B49A7">
      <w:pPr>
        <w:pStyle w:val="FP"/>
        <w:rPr>
          <w:i/>
          <w:iCs/>
        </w:rPr>
      </w:pPr>
      <w:r w:rsidRPr="000B49A7">
        <w:rPr>
          <w:i/>
          <w:iCs/>
        </w:rPr>
        <w:t>Lei (Tencent) have concerns on r12 and provide r13.</w:t>
      </w:r>
    </w:p>
    <w:p w14:paraId="563E6D6C" w14:textId="77777777" w:rsidR="000B49A7" w:rsidRPr="000B49A7" w:rsidRDefault="000B49A7" w:rsidP="000B49A7">
      <w:pPr>
        <w:pStyle w:val="FP"/>
        <w:rPr>
          <w:i/>
          <w:iCs/>
        </w:rPr>
      </w:pPr>
      <w:r w:rsidRPr="000B49A7">
        <w:rPr>
          <w:i/>
          <w:iCs/>
        </w:rPr>
        <w:t>Chris (Vodafone) says aligning with the wording from the WID seems logical.</w:t>
      </w:r>
    </w:p>
    <w:p w14:paraId="33F8BE53" w14:textId="77777777" w:rsidR="000B49A7" w:rsidRPr="000B49A7" w:rsidRDefault="000B49A7" w:rsidP="000B49A7">
      <w:pPr>
        <w:pStyle w:val="FP"/>
        <w:rPr>
          <w:i/>
          <w:iCs/>
        </w:rPr>
      </w:pPr>
      <w:r w:rsidRPr="000B49A7">
        <w:rPr>
          <w:i/>
          <w:iCs/>
        </w:rPr>
        <w:t>Lei (Tencent) explain the concern to r12 is more related to other serious aspect e.g. why adding SA4 to Q1 as it is asking whether NG-RAN to support new 5QI? And explain in r13 some of proposed texts from r12 is also adopted.</w:t>
      </w:r>
    </w:p>
    <w:p w14:paraId="68AA33D1" w14:textId="77777777" w:rsidR="000B49A7" w:rsidRPr="000B49A7" w:rsidRDefault="000B49A7" w:rsidP="000B49A7">
      <w:pPr>
        <w:pStyle w:val="FP"/>
        <w:rPr>
          <w:i/>
          <w:iCs/>
        </w:rPr>
      </w:pPr>
      <w:r w:rsidRPr="000B49A7">
        <w:rPr>
          <w:i/>
          <w:iCs/>
        </w:rPr>
        <w:t>Dario S. Tonesi (Qualcomm) provides missing link to r12</w:t>
      </w:r>
    </w:p>
    <w:p w14:paraId="6492C592" w14:textId="77777777" w:rsidR="000B49A7" w:rsidRPr="000B49A7" w:rsidRDefault="000B49A7" w:rsidP="000B49A7">
      <w:pPr>
        <w:pStyle w:val="FP"/>
        <w:rPr>
          <w:i/>
          <w:iCs/>
        </w:rPr>
      </w:pPr>
      <w:r w:rsidRPr="000B49A7">
        <w:rPr>
          <w:i/>
          <w:iCs/>
        </w:rPr>
        <w:t>Haiyang (Huawei) is not OK with r12, either. But supports r13.</w:t>
      </w:r>
    </w:p>
    <w:p w14:paraId="6DB25A69" w14:textId="77777777" w:rsidR="000B49A7" w:rsidRPr="000B49A7" w:rsidRDefault="000B49A7" w:rsidP="000B49A7">
      <w:pPr>
        <w:pStyle w:val="FP"/>
        <w:rPr>
          <w:i/>
          <w:iCs/>
        </w:rPr>
      </w:pPr>
      <w:r w:rsidRPr="000B49A7">
        <w:rPr>
          <w:i/>
          <w:iCs/>
        </w:rPr>
        <w:t>Dario S. Tonesi (Qualcomm) is not OK with r13.</w:t>
      </w:r>
    </w:p>
    <w:p w14:paraId="6E436F52" w14:textId="77777777" w:rsidR="000B49A7" w:rsidRPr="000B49A7" w:rsidRDefault="000B49A7" w:rsidP="000B49A7">
      <w:pPr>
        <w:pStyle w:val="FP"/>
        <w:rPr>
          <w:i/>
          <w:iCs/>
        </w:rPr>
      </w:pPr>
      <w:r w:rsidRPr="000B49A7">
        <w:rPr>
          <w:i/>
          <w:iCs/>
        </w:rPr>
        <w:t>Dario S. Tonesi (Qualcomm) provides r14</w:t>
      </w:r>
    </w:p>
    <w:p w14:paraId="2C127C53" w14:textId="77777777" w:rsidR="000B49A7" w:rsidRPr="000B49A7" w:rsidRDefault="000B49A7" w:rsidP="000B49A7">
      <w:pPr>
        <w:pStyle w:val="FP"/>
        <w:rPr>
          <w:i/>
          <w:iCs/>
        </w:rPr>
      </w:pPr>
      <w:r w:rsidRPr="000B49A7">
        <w:rPr>
          <w:i/>
          <w:iCs/>
        </w:rPr>
        <w:t>Chris (Vodafone) is OK R14. It seems to align with the WID and it sets a time limit for SA4 feedback that permits SA2 work to conclude in Rel-17.</w:t>
      </w:r>
    </w:p>
    <w:p w14:paraId="5C384668" w14:textId="77777777" w:rsidR="000B49A7" w:rsidRPr="000B49A7" w:rsidRDefault="000B49A7" w:rsidP="000B49A7">
      <w:pPr>
        <w:pStyle w:val="FP"/>
        <w:rPr>
          <w:i/>
          <w:iCs/>
        </w:rPr>
      </w:pPr>
      <w:r w:rsidRPr="000B49A7">
        <w:rPr>
          <w:i/>
          <w:iCs/>
        </w:rPr>
        <w:t>Haiyang (Huawei) provides r15 on top of r14. (r14 is not ok due to dropping some words. R15 fixed that)</w:t>
      </w:r>
    </w:p>
    <w:p w14:paraId="75F1DDD8" w14:textId="77777777" w:rsidR="000B49A7" w:rsidRPr="000B49A7" w:rsidRDefault="000B49A7" w:rsidP="000B49A7">
      <w:pPr>
        <w:pStyle w:val="FP"/>
        <w:rPr>
          <w:i/>
          <w:iCs/>
        </w:rPr>
      </w:pPr>
      <w:r w:rsidRPr="000B49A7">
        <w:rPr>
          <w:i/>
          <w:iCs/>
        </w:rPr>
        <w:t>Dario S. Tonesi (Qualcomm) is OK with r15.</w:t>
      </w:r>
    </w:p>
    <w:p w14:paraId="5AD88E0B" w14:textId="77777777" w:rsidR="000B49A7" w:rsidRPr="000B49A7" w:rsidRDefault="000B49A7" w:rsidP="000B49A7">
      <w:pPr>
        <w:pStyle w:val="FP"/>
        <w:rPr>
          <w:i/>
          <w:iCs/>
        </w:rPr>
      </w:pPr>
      <w:r w:rsidRPr="000B49A7">
        <w:rPr>
          <w:i/>
          <w:iCs/>
        </w:rPr>
        <w:t>Lei(Tencent) agrees with Dario S. Tonesi (Qualcomm)'s proposal to stop here and OK to go with r15.</w:t>
      </w:r>
    </w:p>
    <w:p w14:paraId="40CE2F76" w14:textId="77777777" w:rsidR="000B49A7" w:rsidRPr="000B49A7" w:rsidRDefault="000B49A7" w:rsidP="000B49A7">
      <w:pPr>
        <w:pStyle w:val="FP"/>
        <w:rPr>
          <w:i/>
          <w:iCs/>
        </w:rPr>
      </w:pPr>
      <w:r w:rsidRPr="000B49A7">
        <w:rPr>
          <w:i/>
          <w:iCs/>
        </w:rPr>
        <w:t>LaeYoung (LGE) provides r16.</w:t>
      </w:r>
    </w:p>
    <w:p w14:paraId="40FF982F" w14:textId="77777777" w:rsidR="000B49A7" w:rsidRPr="000B49A7" w:rsidRDefault="000B49A7" w:rsidP="000B49A7">
      <w:pPr>
        <w:pStyle w:val="FP"/>
        <w:rPr>
          <w:i/>
          <w:iCs/>
        </w:rPr>
      </w:pPr>
      <w:r w:rsidRPr="000B49A7">
        <w:rPr>
          <w:i/>
          <w:iCs/>
        </w:rPr>
        <w:t>Lei(Tencent) responds to LaeYoung (LGE) and fine with r16.</w:t>
      </w:r>
    </w:p>
    <w:p w14:paraId="287E2681" w14:textId="77777777" w:rsidR="000B49A7" w:rsidRPr="000B49A7" w:rsidRDefault="000B49A7" w:rsidP="000B49A7">
      <w:pPr>
        <w:pStyle w:val="FP"/>
        <w:rPr>
          <w:i/>
          <w:iCs/>
        </w:rPr>
      </w:pPr>
      <w:r w:rsidRPr="000B49A7">
        <w:rPr>
          <w:i/>
          <w:iCs/>
        </w:rPr>
        <w:t xml:space="preserve">Chris (Vodafone) is OK with r16. We may need a proper </w:t>
      </w:r>
      <w:proofErr w:type="spellStart"/>
      <w:r w:rsidRPr="000B49A7">
        <w:rPr>
          <w:i/>
          <w:iCs/>
        </w:rPr>
        <w:t>tdoc</w:t>
      </w:r>
      <w:proofErr w:type="spellEnd"/>
      <w:r w:rsidRPr="000B49A7">
        <w:rPr>
          <w:i/>
          <w:iCs/>
        </w:rPr>
        <w:t xml:space="preserve"> number for the attached 8991r4. Also, nice to change 'on time' to 'in time' if anyone is revising again.</w:t>
      </w:r>
    </w:p>
    <w:p w14:paraId="0A97FE21" w14:textId="77777777" w:rsidR="000B49A7" w:rsidRPr="000B49A7" w:rsidRDefault="000B49A7" w:rsidP="000B49A7">
      <w:pPr>
        <w:keepLines/>
        <w:rPr>
          <w:b/>
          <w:bCs/>
        </w:rPr>
      </w:pPr>
      <w:r w:rsidRPr="000B49A7">
        <w:rPr>
          <w:b/>
          <w:bCs/>
        </w:rPr>
        <w:t>Discussion and conclusion:</w:t>
      </w:r>
    </w:p>
    <w:p w14:paraId="03FCF49C" w14:textId="008B3088" w:rsidR="000B49A7" w:rsidRDefault="000B49A7" w:rsidP="000B49A7">
      <w:pPr>
        <w:keepLines/>
      </w:pPr>
      <w:r>
        <w:t xml:space="preserve">Vodafone commented that the attached postponed CR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2008891r04</w:t>
      </w:r>
      <w:r>
        <w:t xml:space="preserve"> should be revised in order to attach it to the LS. Instead it was decided to add the relevant table from the CR into the LS. </w:t>
      </w:r>
      <w:r w:rsidR="00CC3DC4">
        <w:t xml:space="preserve">Revision r16 </w:t>
      </w:r>
      <w:r>
        <w:t xml:space="preserve">was </w:t>
      </w:r>
      <w:r>
        <w:rPr>
          <w:color w:val="FF0000"/>
        </w:rPr>
        <w:t>agreed</w:t>
      </w:r>
      <w:r>
        <w:t xml:space="preserve"> and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2009227</w:t>
      </w:r>
      <w:r>
        <w:t xml:space="preserve">, which was </w:t>
      </w:r>
      <w:r>
        <w:rPr>
          <w:color w:val="FF0000"/>
        </w:rPr>
        <w:t>approved</w:t>
      </w:r>
      <w:r>
        <w:t>.</w:t>
      </w:r>
      <w:r w:rsidRPr="008B160F">
        <w:t xml:space="preserve"> </w:t>
      </w:r>
    </w:p>
    <w:p w14:paraId="263E5004" w14:textId="2C567340" w:rsidR="000B49A7" w:rsidRDefault="000B49A7" w:rsidP="000B49A7">
      <w:pPr>
        <w:keepNext/>
        <w:keepLines/>
        <w:pBdr>
          <w:top w:val="single" w:sz="4" w:space="1" w:color="auto"/>
        </w:pBdr>
        <w:rPr>
          <w:lang w:eastAsia="en-US"/>
        </w:rPr>
      </w:pPr>
      <w:r>
        <w:rPr>
          <w:color w:val="0000FF"/>
        </w:rPr>
        <w:t>TD S2</w:t>
      </w:r>
      <w:r>
        <w:rPr>
          <w:color w:val="0000FF"/>
        </w:rPr>
        <w:noBreakHyphen/>
        <w:t>2009130</w:t>
      </w:r>
      <w:r>
        <w:t xml:space="preserve"> (LS OUT) [DRAFT] LS to SA WG5 on CHF-based solution (Source: SA WG2)</w:t>
      </w:r>
    </w:p>
    <w:p w14:paraId="3F9077FA" w14:textId="77777777" w:rsidR="000B49A7" w:rsidRPr="000B49A7" w:rsidRDefault="000B49A7" w:rsidP="000B49A7">
      <w:pPr>
        <w:keepLines/>
        <w:rPr>
          <w:b/>
          <w:bCs/>
        </w:rPr>
      </w:pPr>
      <w:r w:rsidRPr="000B49A7">
        <w:rPr>
          <w:b/>
          <w:bCs/>
        </w:rPr>
        <w:t>Discussion and conclusion:</w:t>
      </w:r>
    </w:p>
    <w:p w14:paraId="3A4C7633" w14:textId="77777777" w:rsidR="000B49A7" w:rsidRPr="000B49A7" w:rsidRDefault="000B49A7" w:rsidP="000B49A7">
      <w:pPr>
        <w:pStyle w:val="FP"/>
        <w:rPr>
          <w:b/>
          <w:bCs/>
          <w:i/>
          <w:iCs/>
        </w:rPr>
      </w:pPr>
      <w:r w:rsidRPr="000B49A7">
        <w:rPr>
          <w:b/>
          <w:bCs/>
          <w:i/>
          <w:iCs/>
        </w:rPr>
        <w:t>e-mail comments:</w:t>
      </w:r>
    </w:p>
    <w:p w14:paraId="1E84C4E5" w14:textId="77777777" w:rsidR="000B49A7" w:rsidRDefault="000B49A7" w:rsidP="000B49A7">
      <w:pPr>
        <w:pStyle w:val="FP"/>
        <w:rPr>
          <w:i/>
          <w:iCs/>
          <w:lang w:eastAsia="en-US"/>
        </w:rPr>
      </w:pPr>
      <w:r>
        <w:rPr>
          <w:i/>
          <w:iCs/>
          <w:lang w:eastAsia="en-US"/>
        </w:rPr>
        <w:t>George (Ericsson) circulating the first draft LS to be sent out to SA5 in Draft folder.</w:t>
      </w:r>
    </w:p>
    <w:p w14:paraId="2C7CED07" w14:textId="77777777" w:rsidR="000B49A7" w:rsidRDefault="000B49A7" w:rsidP="000B49A7">
      <w:pPr>
        <w:pStyle w:val="FP"/>
        <w:rPr>
          <w:i/>
          <w:iCs/>
          <w:lang w:eastAsia="en-US"/>
        </w:rPr>
      </w:pPr>
      <w:r>
        <w:rPr>
          <w:i/>
          <w:iCs/>
          <w:lang w:eastAsia="en-US"/>
        </w:rPr>
        <w:t>Patrice (Huawei) provides r01 to adjust the wording as a proper LS, r00 is not acceptable as it stands.</w:t>
      </w:r>
    </w:p>
    <w:p w14:paraId="029C5715" w14:textId="77777777" w:rsidR="000B49A7" w:rsidRDefault="000B49A7" w:rsidP="000B49A7">
      <w:pPr>
        <w:pStyle w:val="FP"/>
        <w:rPr>
          <w:i/>
          <w:iCs/>
          <w:lang w:eastAsia="en-US"/>
        </w:rPr>
      </w:pPr>
      <w:r>
        <w:rPr>
          <w:i/>
          <w:iCs/>
          <w:lang w:eastAsia="en-US"/>
        </w:rPr>
        <w:t>George (Ericsson) provides r02. A reminder. Developing a solution is conditional on sending the LS.</w:t>
      </w:r>
    </w:p>
    <w:p w14:paraId="2C6B7CD4" w14:textId="77777777" w:rsidR="000B49A7" w:rsidRDefault="000B49A7" w:rsidP="000B49A7">
      <w:pPr>
        <w:pStyle w:val="FP"/>
        <w:rPr>
          <w:i/>
          <w:iCs/>
          <w:lang w:eastAsia="en-US"/>
        </w:rPr>
      </w:pPr>
      <w:r>
        <w:rPr>
          <w:i/>
          <w:iCs/>
          <w:lang w:eastAsia="en-US"/>
        </w:rPr>
        <w:t>Patrice (Huawei) stands by r01, and cannot accept r02.</w:t>
      </w:r>
    </w:p>
    <w:p w14:paraId="572C57B9" w14:textId="77777777" w:rsidR="000B49A7" w:rsidRDefault="000B49A7" w:rsidP="000B49A7">
      <w:pPr>
        <w:pStyle w:val="FP"/>
        <w:rPr>
          <w:i/>
          <w:iCs/>
          <w:lang w:eastAsia="en-US"/>
        </w:rPr>
      </w:pPr>
      <w:r>
        <w:rPr>
          <w:i/>
          <w:iCs/>
          <w:lang w:eastAsia="en-US"/>
        </w:rPr>
        <w:t>George (Ericsson) Ur choice. There are no decisions made in the LS. U are over interpreting.</w:t>
      </w:r>
    </w:p>
    <w:p w14:paraId="37459ABA" w14:textId="77777777" w:rsidR="000B49A7" w:rsidRDefault="000B49A7" w:rsidP="000B49A7">
      <w:pPr>
        <w:pStyle w:val="FP"/>
        <w:rPr>
          <w:i/>
          <w:iCs/>
          <w:lang w:eastAsia="en-US"/>
        </w:rPr>
      </w:pPr>
      <w:r>
        <w:rPr>
          <w:i/>
          <w:iCs/>
          <w:lang w:eastAsia="en-US"/>
        </w:rPr>
        <w:t>George (Ericsson) replaces 'SA2 will' to 'SA2 can', in last paragraph so no appearance of decisions can be claimed</w:t>
      </w:r>
    </w:p>
    <w:p w14:paraId="2F85518C" w14:textId="77777777" w:rsidR="000B49A7" w:rsidRDefault="000B49A7" w:rsidP="000B49A7">
      <w:pPr>
        <w:pStyle w:val="FP"/>
        <w:rPr>
          <w:i/>
          <w:iCs/>
          <w:lang w:eastAsia="en-US"/>
        </w:rPr>
      </w:pPr>
      <w:r>
        <w:rPr>
          <w:i/>
          <w:iCs/>
          <w:lang w:eastAsia="en-US"/>
        </w:rPr>
        <w:t>Patrice (Huawei) provides r05 incorporating the changes of r03 into r01 instead of r02. r01 or r05 acceptable, Patrice objects to r00, r02, r03, r04.</w:t>
      </w:r>
    </w:p>
    <w:p w14:paraId="247DA311" w14:textId="77777777" w:rsidR="000B49A7" w:rsidRDefault="000B49A7" w:rsidP="000B49A7">
      <w:pPr>
        <w:pStyle w:val="FP"/>
        <w:rPr>
          <w:i/>
          <w:iCs/>
          <w:lang w:eastAsia="en-US"/>
        </w:rPr>
      </w:pPr>
      <w:r>
        <w:rPr>
          <w:i/>
          <w:iCs/>
          <w:lang w:eastAsia="en-US"/>
        </w:rPr>
        <w:t>==== Final Comments Deadline ====</w:t>
      </w:r>
    </w:p>
    <w:p w14:paraId="6135E9A2" w14:textId="77777777" w:rsidR="000B49A7" w:rsidRDefault="000B49A7" w:rsidP="000B49A7">
      <w:pPr>
        <w:pStyle w:val="FP"/>
        <w:rPr>
          <w:i/>
          <w:iCs/>
          <w:lang w:eastAsia="en-US"/>
        </w:rPr>
      </w:pPr>
      <w:r>
        <w:rPr>
          <w:i/>
          <w:iCs/>
          <w:lang w:eastAsia="en-US"/>
        </w:rPr>
        <w:t>Gerald (</w:t>
      </w:r>
      <w:proofErr w:type="spellStart"/>
      <w:r>
        <w:rPr>
          <w:i/>
          <w:iCs/>
          <w:lang w:eastAsia="en-US"/>
        </w:rPr>
        <w:t>Matrixx</w:t>
      </w:r>
      <w:proofErr w:type="spellEnd"/>
      <w:r>
        <w:rPr>
          <w:i/>
          <w:iCs/>
          <w:lang w:eastAsia="en-US"/>
        </w:rPr>
        <w:t>) improved on the rational of this LS which can be find in r06 and will make the others obsolete.</w:t>
      </w:r>
    </w:p>
    <w:p w14:paraId="29AE8484" w14:textId="77777777" w:rsidR="000B49A7" w:rsidRDefault="000B49A7" w:rsidP="000B49A7">
      <w:pPr>
        <w:pStyle w:val="FP"/>
        <w:rPr>
          <w:i/>
          <w:iCs/>
          <w:lang w:eastAsia="en-US"/>
        </w:rPr>
      </w:pPr>
      <w:proofErr w:type="spellStart"/>
      <w:r>
        <w:rPr>
          <w:i/>
          <w:iCs/>
          <w:lang w:eastAsia="en-US"/>
        </w:rPr>
        <w:t>Hoyeon</w:t>
      </w:r>
      <w:proofErr w:type="spellEnd"/>
      <w:r>
        <w:rPr>
          <w:i/>
          <w:iCs/>
          <w:lang w:eastAsia="en-US"/>
        </w:rPr>
        <w:t xml:space="preserve"> (Samsung) supports r05. r09 is acceptable. The other revisions include additional aspect that we didn't discuss at CC#2. And we propose to CC CT4 in this LS since SA2 received an LS from CT4 on this subject in the previous meeting.</w:t>
      </w:r>
    </w:p>
    <w:p w14:paraId="565D985B" w14:textId="77777777" w:rsidR="000B49A7" w:rsidRDefault="000B49A7" w:rsidP="000B49A7">
      <w:pPr>
        <w:pStyle w:val="FP"/>
        <w:rPr>
          <w:i/>
          <w:iCs/>
          <w:lang w:eastAsia="en-US"/>
        </w:rPr>
      </w:pPr>
      <w:r>
        <w:rPr>
          <w:i/>
          <w:iCs/>
          <w:lang w:eastAsia="en-US"/>
        </w:rPr>
        <w:t>Dan (China Mobile) r09 is acceptable. and provide r11 based on r09 and adding CT4</w:t>
      </w:r>
    </w:p>
    <w:p w14:paraId="339165BA" w14:textId="77777777" w:rsidR="000B49A7" w:rsidRDefault="000B49A7" w:rsidP="000B49A7">
      <w:pPr>
        <w:pStyle w:val="FP"/>
        <w:rPr>
          <w:i/>
          <w:iCs/>
          <w:lang w:eastAsia="en-US"/>
        </w:rPr>
      </w:pPr>
      <w:proofErr w:type="spellStart"/>
      <w:r>
        <w:rPr>
          <w:i/>
          <w:iCs/>
          <w:lang w:eastAsia="en-US"/>
        </w:rPr>
        <w:t>Hoyeon</w:t>
      </w:r>
      <w:proofErr w:type="spellEnd"/>
      <w:r>
        <w:rPr>
          <w:i/>
          <w:iCs/>
          <w:lang w:eastAsia="en-US"/>
        </w:rPr>
        <w:t xml:space="preserve"> (Samsung) supports r11.</w:t>
      </w:r>
    </w:p>
    <w:p w14:paraId="32B29FDB" w14:textId="77777777" w:rsidR="000B49A7" w:rsidRDefault="000B49A7" w:rsidP="000B49A7">
      <w:pPr>
        <w:pStyle w:val="FP"/>
        <w:rPr>
          <w:i/>
          <w:iCs/>
          <w:lang w:eastAsia="en-US"/>
        </w:rPr>
      </w:pPr>
      <w:r>
        <w:rPr>
          <w:i/>
          <w:iCs/>
          <w:lang w:eastAsia="en-US"/>
        </w:rPr>
        <w:t>Dan (China Mobile) provide r13 based on r12</w:t>
      </w:r>
    </w:p>
    <w:p w14:paraId="3937EF72" w14:textId="77777777" w:rsidR="000B49A7" w:rsidRDefault="000B49A7" w:rsidP="000B49A7">
      <w:pPr>
        <w:pStyle w:val="FP"/>
        <w:rPr>
          <w:i/>
          <w:iCs/>
          <w:lang w:eastAsia="en-US"/>
        </w:rPr>
      </w:pPr>
      <w:r>
        <w:rPr>
          <w:i/>
          <w:iCs/>
          <w:lang w:eastAsia="en-US"/>
        </w:rPr>
        <w:t>Gerald (</w:t>
      </w:r>
      <w:proofErr w:type="spellStart"/>
      <w:r>
        <w:rPr>
          <w:i/>
          <w:iCs/>
          <w:lang w:eastAsia="en-US"/>
        </w:rPr>
        <w:t>Matrixx</w:t>
      </w:r>
      <w:proofErr w:type="spellEnd"/>
      <w:r>
        <w:rPr>
          <w:i/>
          <w:iCs/>
          <w:lang w:eastAsia="en-US"/>
        </w:rPr>
        <w:t>) provide r15 on top of r13 with small adjustments.</w:t>
      </w:r>
    </w:p>
    <w:p w14:paraId="714C5815" w14:textId="77777777" w:rsidR="000B49A7" w:rsidRDefault="000B49A7" w:rsidP="000B49A7">
      <w:pPr>
        <w:pStyle w:val="FP"/>
        <w:rPr>
          <w:i/>
          <w:iCs/>
          <w:lang w:eastAsia="en-US"/>
        </w:rPr>
      </w:pPr>
      <w:r>
        <w:rPr>
          <w:i/>
          <w:iCs/>
          <w:lang w:eastAsia="en-US"/>
        </w:rPr>
        <w:t>Srisakul (NTT DOCOMO) provide r16 and r17.</w:t>
      </w:r>
    </w:p>
    <w:p w14:paraId="4DB979FD" w14:textId="77777777" w:rsidR="000B49A7" w:rsidRDefault="000B49A7" w:rsidP="000B49A7">
      <w:pPr>
        <w:pStyle w:val="FP"/>
        <w:rPr>
          <w:i/>
          <w:iCs/>
          <w:lang w:eastAsia="en-US"/>
        </w:rPr>
      </w:pPr>
      <w:r>
        <w:rPr>
          <w:i/>
          <w:iCs/>
          <w:lang w:eastAsia="en-US"/>
        </w:rPr>
        <w:t>Gerald (</w:t>
      </w:r>
      <w:proofErr w:type="spellStart"/>
      <w:r>
        <w:rPr>
          <w:i/>
          <w:iCs/>
          <w:lang w:eastAsia="en-US"/>
        </w:rPr>
        <w:t>Matrixx</w:t>
      </w:r>
      <w:proofErr w:type="spellEnd"/>
      <w:r>
        <w:rPr>
          <w:i/>
          <w:iCs/>
          <w:lang w:eastAsia="en-US"/>
        </w:rPr>
        <w:t>) provided more clarification on provide r15.</w:t>
      </w:r>
    </w:p>
    <w:p w14:paraId="7DE3FFEE" w14:textId="5F89B095" w:rsidR="000B49A7" w:rsidRPr="00F054D2" w:rsidRDefault="000B49A7" w:rsidP="000B49A7">
      <w:pPr>
        <w:pStyle w:val="FP"/>
        <w:rPr>
          <w:i/>
          <w:iCs/>
          <w:lang w:eastAsia="en-US"/>
        </w:rPr>
      </w:pPr>
      <w:r>
        <w:rPr>
          <w:i/>
          <w:iCs/>
          <w:lang w:eastAsia="en-US"/>
        </w:rPr>
        <w:t>==== Close of meeting ====</w:t>
      </w:r>
    </w:p>
    <w:p w14:paraId="24579973" w14:textId="13F0A74E" w:rsidR="000B49A7" w:rsidRDefault="000B49A7" w:rsidP="000B49A7">
      <w:pPr>
        <w:keepLines/>
      </w:pPr>
      <w:r>
        <w:t xml:space="preserve">There were no objections to r21. This was </w:t>
      </w:r>
      <w:r>
        <w:rPr>
          <w:color w:val="FF0000"/>
        </w:rPr>
        <w:t>agreed</w:t>
      </w:r>
      <w:r>
        <w:t xml:space="preserve"> and used for the revision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2009214</w:t>
      </w:r>
      <w:r>
        <w:t>.</w:t>
      </w:r>
      <w:r w:rsidRPr="008B160F">
        <w:t xml:space="preserve"> </w:t>
      </w:r>
    </w:p>
    <w:p w14:paraId="7A5D284A" w14:textId="77777777" w:rsidR="000B49A7" w:rsidRDefault="000B49A7" w:rsidP="000B49A7">
      <w:pPr>
        <w:keepNext/>
        <w:keepLines/>
        <w:pBdr>
          <w:top w:val="single" w:sz="4" w:space="1" w:color="auto"/>
        </w:pBdr>
        <w:rPr>
          <w:lang w:eastAsia="en-US"/>
        </w:rPr>
      </w:pPr>
      <w:r>
        <w:rPr>
          <w:color w:val="0000FF"/>
        </w:rPr>
        <w:t>TD S2</w:t>
      </w:r>
      <w:r>
        <w:rPr>
          <w:color w:val="0000FF"/>
        </w:rPr>
        <w:noBreakHyphen/>
        <w:t>2009445</w:t>
      </w:r>
      <w:r>
        <w:t xml:space="preserve"> (LS OUT) [DRAFT] LS on NR Aerial Features for Unmanned Aerial Vehicles (Source: Qualcomm Tech. Netherlands B.V)</w:t>
      </w:r>
    </w:p>
    <w:p w14:paraId="62DF9618" w14:textId="77777777" w:rsidR="000B49A7" w:rsidRPr="000B49A7" w:rsidRDefault="000B49A7" w:rsidP="000B49A7">
      <w:pPr>
        <w:keepLines/>
        <w:rPr>
          <w:b/>
          <w:bCs/>
        </w:rPr>
      </w:pPr>
      <w:r w:rsidRPr="000B49A7">
        <w:rPr>
          <w:b/>
          <w:bCs/>
        </w:rPr>
        <w:t>Discussion and conclusion:</w:t>
      </w:r>
    </w:p>
    <w:p w14:paraId="368DF042" w14:textId="1230A2CB" w:rsidR="000B49A7" w:rsidRPr="000B49A7" w:rsidRDefault="000B49A7" w:rsidP="000B49A7">
      <w:pPr>
        <w:keepLines/>
      </w:pPr>
      <w:r>
        <w:t xml:space="preserve">r01 was suggested by Qualcomm to include the change in </w:t>
      </w:r>
      <w:r>
        <w:rPr>
          <w:color w:val="0000FF"/>
        </w:rPr>
        <w:t>TD S2</w:t>
      </w:r>
      <w:r>
        <w:rPr>
          <w:color w:val="0000FF"/>
        </w:rPr>
        <w:noBreakHyphen/>
        <w:t>2009346r03</w:t>
      </w:r>
      <w:r>
        <w:t xml:space="preserve">. This was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2009228</w:t>
      </w:r>
      <w:r>
        <w:t xml:space="preserve">, which was </w:t>
      </w:r>
      <w:r>
        <w:rPr>
          <w:color w:val="FF0000"/>
        </w:rPr>
        <w:t>approved</w:t>
      </w:r>
      <w:r>
        <w:t>.</w:t>
      </w:r>
    </w:p>
    <w:p w14:paraId="4794C4F9" w14:textId="77777777" w:rsidR="000B49A7" w:rsidRDefault="000B49A7" w:rsidP="000B49A7">
      <w:pPr>
        <w:keepNext/>
        <w:keepLines/>
        <w:pBdr>
          <w:top w:val="single" w:sz="4" w:space="1" w:color="auto"/>
        </w:pBdr>
        <w:rPr>
          <w:lang w:eastAsia="en-US"/>
        </w:rPr>
      </w:pPr>
      <w:r>
        <w:rPr>
          <w:color w:val="0000FF"/>
        </w:rPr>
        <w:t>TD S2</w:t>
      </w:r>
      <w:r>
        <w:rPr>
          <w:color w:val="0000FF"/>
        </w:rPr>
        <w:noBreakHyphen/>
        <w:t>2009118</w:t>
      </w:r>
      <w:r>
        <w:t xml:space="preserve"> (LS In) LS from SA WG6: LS on Clarification on problematic UAV (Source: SA WG6)</w:t>
      </w:r>
    </w:p>
    <w:p w14:paraId="31556F88" w14:textId="77777777" w:rsidR="000B49A7" w:rsidRPr="000B49A7" w:rsidRDefault="000B49A7" w:rsidP="000B49A7">
      <w:pPr>
        <w:keepLines/>
        <w:rPr>
          <w:b/>
          <w:bCs/>
        </w:rPr>
      </w:pPr>
      <w:r w:rsidRPr="000B49A7">
        <w:rPr>
          <w:b/>
          <w:bCs/>
        </w:rPr>
        <w:t>Discussion and conclusion:</w:t>
      </w:r>
    </w:p>
    <w:p w14:paraId="35A47D8A" w14:textId="580E6978" w:rsidR="000B49A7" w:rsidRDefault="000B49A7" w:rsidP="000B49A7">
      <w:pPr>
        <w:keepLines/>
      </w:pPr>
      <w:r>
        <w:t xml:space="preserve">This was </w:t>
      </w:r>
      <w:r w:rsidRPr="000B49A7">
        <w:rPr>
          <w:color w:val="FF0000"/>
        </w:rPr>
        <w:t>postponed</w:t>
      </w:r>
      <w:r>
        <w:t>.</w:t>
      </w:r>
    </w:p>
    <w:p w14:paraId="2DF7DD73" w14:textId="77777777" w:rsidR="000B49A7" w:rsidRDefault="000B49A7" w:rsidP="000B49A7">
      <w:pPr>
        <w:keepNext/>
        <w:keepLines/>
        <w:pBdr>
          <w:top w:val="single" w:sz="4" w:space="1" w:color="auto"/>
        </w:pBdr>
        <w:rPr>
          <w:lang w:eastAsia="en-US"/>
        </w:rPr>
      </w:pPr>
      <w:r>
        <w:rPr>
          <w:color w:val="0000FF"/>
        </w:rPr>
        <w:t>TD S2</w:t>
      </w:r>
      <w:r>
        <w:rPr>
          <w:color w:val="0000FF"/>
        </w:rPr>
        <w:noBreakHyphen/>
        <w:t>2009115</w:t>
      </w:r>
      <w:r>
        <w:t xml:space="preserve"> (LS OUT) [DRAFT] Reply LS to Reply LS on Direct Discovery and Relay (Source: SA WG2)</w:t>
      </w:r>
    </w:p>
    <w:p w14:paraId="18F75CD2" w14:textId="77777777" w:rsidR="000B49A7" w:rsidRPr="000B49A7" w:rsidRDefault="000B49A7" w:rsidP="000B49A7">
      <w:pPr>
        <w:pStyle w:val="FP"/>
        <w:rPr>
          <w:b/>
          <w:bCs/>
          <w:i/>
          <w:iCs/>
        </w:rPr>
      </w:pPr>
      <w:r w:rsidRPr="000B49A7">
        <w:rPr>
          <w:b/>
          <w:bCs/>
          <w:i/>
          <w:iCs/>
        </w:rPr>
        <w:t>e-mail comments:</w:t>
      </w:r>
    </w:p>
    <w:p w14:paraId="64B0A82C" w14:textId="77777777" w:rsidR="000B49A7" w:rsidRPr="000B49A7" w:rsidRDefault="000B49A7" w:rsidP="000B49A7">
      <w:pPr>
        <w:pStyle w:val="FP"/>
        <w:rPr>
          <w:i/>
          <w:iCs/>
        </w:rPr>
      </w:pPr>
      <w:r w:rsidRPr="000B49A7">
        <w:rPr>
          <w:i/>
          <w:iCs/>
        </w:rPr>
        <w:t>Jianhua(OPPO) provides draft LS.</w:t>
      </w:r>
    </w:p>
    <w:p w14:paraId="68308F8D" w14:textId="77777777" w:rsidR="000B49A7" w:rsidRPr="000B49A7" w:rsidRDefault="000B49A7" w:rsidP="000B49A7">
      <w:pPr>
        <w:pStyle w:val="FP"/>
        <w:rPr>
          <w:i/>
          <w:iCs/>
        </w:rPr>
      </w:pPr>
      <w:r w:rsidRPr="000B49A7">
        <w:rPr>
          <w:i/>
          <w:iCs/>
        </w:rPr>
        <w:t>LaeYoung (LGE) provides r01.</w:t>
      </w:r>
    </w:p>
    <w:p w14:paraId="29FFFFD2" w14:textId="77777777" w:rsidR="000B49A7" w:rsidRPr="000B49A7" w:rsidRDefault="000B49A7" w:rsidP="000B49A7">
      <w:pPr>
        <w:pStyle w:val="FP"/>
        <w:rPr>
          <w:i/>
          <w:iCs/>
        </w:rPr>
      </w:pPr>
      <w:r w:rsidRPr="000B49A7">
        <w:rPr>
          <w:i/>
          <w:iCs/>
        </w:rPr>
        <w:t>Jianhua (OPPO) is OK with r01</w:t>
      </w:r>
    </w:p>
    <w:p w14:paraId="5D05EED5" w14:textId="77777777" w:rsidR="000B49A7" w:rsidRPr="000B49A7" w:rsidRDefault="000B49A7" w:rsidP="000B49A7">
      <w:pPr>
        <w:pStyle w:val="FP"/>
        <w:rPr>
          <w:i/>
          <w:iCs/>
        </w:rPr>
      </w:pPr>
      <w:r w:rsidRPr="000B49A7">
        <w:rPr>
          <w:i/>
          <w:iCs/>
        </w:rPr>
        <w:t>==== Revisions Deadline ====</w:t>
      </w:r>
    </w:p>
    <w:p w14:paraId="47A84F86" w14:textId="77777777" w:rsidR="000B49A7" w:rsidRPr="000B49A7" w:rsidRDefault="000B49A7" w:rsidP="000B49A7">
      <w:pPr>
        <w:pStyle w:val="FP"/>
        <w:rPr>
          <w:i/>
          <w:iCs/>
        </w:rPr>
      </w:pPr>
      <w:r w:rsidRPr="000B49A7">
        <w:rPr>
          <w:i/>
          <w:iCs/>
        </w:rPr>
        <w:t>==== Final Comments Deadline ====</w:t>
      </w:r>
    </w:p>
    <w:p w14:paraId="1EFFA1F8" w14:textId="77777777" w:rsidR="000B49A7" w:rsidRPr="000B49A7" w:rsidRDefault="000B49A7" w:rsidP="000B49A7">
      <w:pPr>
        <w:pStyle w:val="FP"/>
        <w:rPr>
          <w:i/>
          <w:iCs/>
        </w:rPr>
      </w:pPr>
      <w:r w:rsidRPr="000B49A7">
        <w:rPr>
          <w:i/>
          <w:iCs/>
        </w:rPr>
        <w:lastRenderedPageBreak/>
        <w:t>==== Close of meeting ====</w:t>
      </w:r>
    </w:p>
    <w:p w14:paraId="4FF57C36" w14:textId="77777777" w:rsidR="000B49A7" w:rsidRPr="000B49A7" w:rsidRDefault="000B49A7" w:rsidP="000B49A7">
      <w:pPr>
        <w:keepLines/>
        <w:rPr>
          <w:b/>
          <w:bCs/>
        </w:rPr>
      </w:pPr>
      <w:r w:rsidRPr="000B49A7">
        <w:rPr>
          <w:b/>
          <w:bCs/>
        </w:rPr>
        <w:t>Discussion and conclusion:</w:t>
      </w:r>
    </w:p>
    <w:p w14:paraId="17AB0AA5" w14:textId="67B4E9B2" w:rsidR="000B49A7" w:rsidRDefault="000B49A7" w:rsidP="000B49A7">
      <w:pPr>
        <w:keepLines/>
      </w:pPr>
      <w:r>
        <w:t xml:space="preserve">r01 was considered. This was </w:t>
      </w:r>
      <w:r>
        <w:rPr>
          <w:color w:val="FF0000"/>
        </w:rPr>
        <w:t>agreed</w:t>
      </w:r>
      <w:r>
        <w:t xml:space="preserve">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2009229</w:t>
      </w:r>
      <w:r>
        <w:t xml:space="preserve">, which was </w:t>
      </w:r>
      <w:r>
        <w:rPr>
          <w:color w:val="FF0000"/>
        </w:rPr>
        <w:t>approved</w:t>
      </w:r>
      <w:r>
        <w:t>.</w:t>
      </w:r>
      <w:r w:rsidRPr="008B160F">
        <w:t xml:space="preserve"> </w:t>
      </w:r>
    </w:p>
    <w:p w14:paraId="6B79A280" w14:textId="77777777" w:rsidR="0018736D" w:rsidRDefault="0018736D" w:rsidP="0018736D">
      <w:pPr>
        <w:keepNext/>
        <w:keepLines/>
        <w:pBdr>
          <w:top w:val="single" w:sz="4" w:space="1" w:color="auto"/>
        </w:pBdr>
        <w:rPr>
          <w:lang w:eastAsia="en-US"/>
        </w:rPr>
      </w:pPr>
      <w:r>
        <w:rPr>
          <w:color w:val="0000FF"/>
        </w:rPr>
        <w:t>TD S2</w:t>
      </w:r>
      <w:r>
        <w:rPr>
          <w:color w:val="0000FF"/>
        </w:rPr>
        <w:noBreakHyphen/>
        <w:t>2008500</w:t>
      </w:r>
      <w:r>
        <w:t xml:space="preserve"> (LS In) LS from RAN WG2: Reply LS on Direct Discovery and Relay (Source: RAN WG2)</w:t>
      </w:r>
    </w:p>
    <w:p w14:paraId="345BF2C0" w14:textId="77777777" w:rsidR="0018736D" w:rsidRPr="000B49A7" w:rsidRDefault="0018736D" w:rsidP="0018736D">
      <w:pPr>
        <w:keepLines/>
        <w:rPr>
          <w:b/>
          <w:bCs/>
        </w:rPr>
      </w:pPr>
      <w:r w:rsidRPr="000B49A7">
        <w:rPr>
          <w:b/>
          <w:bCs/>
        </w:rPr>
        <w:t>Discussion and conclusion:</w:t>
      </w:r>
    </w:p>
    <w:p w14:paraId="467C791B" w14:textId="2F33E4D5" w:rsidR="0018736D" w:rsidRPr="0018736D" w:rsidRDefault="0018736D" w:rsidP="0018736D">
      <w:pPr>
        <w:keepLines/>
      </w:pPr>
      <w:r>
        <w:t xml:space="preserve">Final response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2009229</w:t>
      </w:r>
      <w:r>
        <w:t>.</w:t>
      </w:r>
    </w:p>
    <w:p w14:paraId="307AB015" w14:textId="5BE4107A" w:rsidR="000B49A7" w:rsidRDefault="000B49A7" w:rsidP="000B49A7">
      <w:pPr>
        <w:keepNext/>
        <w:keepLines/>
        <w:pBdr>
          <w:top w:val="single" w:sz="4" w:space="1" w:color="auto"/>
        </w:pBdr>
        <w:rPr>
          <w:lang w:eastAsia="en-US"/>
        </w:rPr>
      </w:pPr>
      <w:r>
        <w:rPr>
          <w:color w:val="0000FF"/>
        </w:rPr>
        <w:t>TD S2</w:t>
      </w:r>
      <w:r>
        <w:rPr>
          <w:color w:val="0000FF"/>
        </w:rPr>
        <w:noBreakHyphen/>
        <w:t>2008914</w:t>
      </w:r>
      <w:r>
        <w:t xml:space="preserve"> (P-CR) KI#3, relay authorisation conclusion. (Source: Nokia, Nokia Shanghai Bell)</w:t>
      </w:r>
    </w:p>
    <w:p w14:paraId="33BD8AB9" w14:textId="77777777" w:rsidR="000B49A7" w:rsidRPr="000B49A7" w:rsidRDefault="000B49A7" w:rsidP="000B49A7">
      <w:pPr>
        <w:pStyle w:val="FP"/>
        <w:rPr>
          <w:b/>
          <w:bCs/>
          <w:i/>
          <w:iCs/>
        </w:rPr>
      </w:pPr>
      <w:r w:rsidRPr="000B49A7">
        <w:rPr>
          <w:b/>
          <w:bCs/>
          <w:i/>
          <w:iCs/>
        </w:rPr>
        <w:t>e-mail comments:</w:t>
      </w:r>
    </w:p>
    <w:p w14:paraId="03DA0527" w14:textId="77777777" w:rsidR="000B49A7" w:rsidRDefault="000B49A7" w:rsidP="000B49A7">
      <w:pPr>
        <w:pStyle w:val="FP"/>
        <w:rPr>
          <w:i/>
          <w:iCs/>
        </w:rPr>
      </w:pPr>
      <w:r>
        <w:rPr>
          <w:i/>
          <w:iCs/>
        </w:rPr>
        <w:t>Hannu (Nokia) provides r01 reflecting updates on S2-2008515.</w:t>
      </w:r>
    </w:p>
    <w:p w14:paraId="66B6AAE1" w14:textId="77777777" w:rsidR="000B49A7" w:rsidRDefault="000B49A7" w:rsidP="000B49A7">
      <w:pPr>
        <w:pStyle w:val="FP"/>
        <w:rPr>
          <w:i/>
          <w:iCs/>
        </w:rPr>
      </w:pPr>
      <w:r>
        <w:rPr>
          <w:i/>
          <w:iCs/>
        </w:rPr>
        <w:t xml:space="preserve">Deng </w:t>
      </w:r>
      <w:proofErr w:type="spellStart"/>
      <w:r>
        <w:rPr>
          <w:i/>
          <w:iCs/>
        </w:rPr>
        <w:t>Qiang</w:t>
      </w:r>
      <w:proofErr w:type="spellEnd"/>
      <w:r>
        <w:rPr>
          <w:i/>
          <w:iCs/>
        </w:rPr>
        <w:t xml:space="preserve"> (CATT) proposed to NOTED this paper.</w:t>
      </w:r>
    </w:p>
    <w:p w14:paraId="4138449C" w14:textId="77777777" w:rsidR="000B49A7" w:rsidRDefault="000B49A7" w:rsidP="000B49A7">
      <w:pPr>
        <w:pStyle w:val="FP"/>
        <w:rPr>
          <w:i/>
          <w:iCs/>
        </w:rPr>
      </w:pPr>
      <w:r>
        <w:rPr>
          <w:i/>
          <w:iCs/>
        </w:rPr>
        <w:t>Hong (Qualcomm) comments and propose to POSTPONE.</w:t>
      </w:r>
    </w:p>
    <w:p w14:paraId="550FF4B3" w14:textId="77777777" w:rsidR="000B49A7" w:rsidRDefault="000B49A7" w:rsidP="000B49A7">
      <w:pPr>
        <w:pStyle w:val="FP"/>
        <w:rPr>
          <w:i/>
          <w:iCs/>
        </w:rPr>
      </w:pPr>
      <w:r>
        <w:rPr>
          <w:i/>
          <w:iCs/>
        </w:rPr>
        <w:t xml:space="preserve">Hannu (Nokia) replies to Deng </w:t>
      </w:r>
      <w:proofErr w:type="spellStart"/>
      <w:r>
        <w:rPr>
          <w:i/>
          <w:iCs/>
        </w:rPr>
        <w:t>Qiang</w:t>
      </w:r>
      <w:proofErr w:type="spellEnd"/>
      <w:r>
        <w:rPr>
          <w:i/>
          <w:iCs/>
        </w:rPr>
        <w:t xml:space="preserve"> and Hong and provides r02.</w:t>
      </w:r>
    </w:p>
    <w:p w14:paraId="78430C65" w14:textId="77777777" w:rsidR="000B49A7" w:rsidRDefault="000B49A7" w:rsidP="000B49A7">
      <w:pPr>
        <w:pStyle w:val="FP"/>
        <w:rPr>
          <w:i/>
          <w:iCs/>
        </w:rPr>
      </w:pPr>
      <w:r>
        <w:rPr>
          <w:i/>
          <w:iCs/>
        </w:rPr>
        <w:t xml:space="preserve">Deng </w:t>
      </w:r>
      <w:proofErr w:type="spellStart"/>
      <w:r>
        <w:rPr>
          <w:i/>
          <w:iCs/>
        </w:rPr>
        <w:t>Qiang</w:t>
      </w:r>
      <w:proofErr w:type="spellEnd"/>
      <w:r>
        <w:rPr>
          <w:i/>
          <w:iCs/>
        </w:rPr>
        <w:t xml:space="preserve"> (CATT) provides r03.</w:t>
      </w:r>
    </w:p>
    <w:p w14:paraId="3478DB57" w14:textId="77777777" w:rsidR="000B49A7" w:rsidRDefault="000B49A7" w:rsidP="000B49A7">
      <w:pPr>
        <w:pStyle w:val="FP"/>
        <w:rPr>
          <w:i/>
          <w:iCs/>
        </w:rPr>
      </w:pPr>
      <w:r>
        <w:rPr>
          <w:i/>
          <w:iCs/>
        </w:rPr>
        <w:t>Jicheol (Samsung) comments.</w:t>
      </w:r>
    </w:p>
    <w:p w14:paraId="1AE1BE14" w14:textId="77777777" w:rsidR="000B49A7" w:rsidRDefault="000B49A7" w:rsidP="000B49A7">
      <w:pPr>
        <w:pStyle w:val="FP"/>
        <w:rPr>
          <w:i/>
          <w:iCs/>
        </w:rPr>
      </w:pPr>
      <w:r>
        <w:rPr>
          <w:i/>
          <w:iCs/>
        </w:rPr>
        <w:t>==== Revisions Deadline ====</w:t>
      </w:r>
    </w:p>
    <w:p w14:paraId="4AE141CA" w14:textId="77777777" w:rsidR="000B49A7" w:rsidRDefault="000B49A7" w:rsidP="000B49A7">
      <w:pPr>
        <w:pStyle w:val="FP"/>
        <w:rPr>
          <w:i/>
          <w:iCs/>
        </w:rPr>
      </w:pPr>
      <w:r>
        <w:rPr>
          <w:i/>
          <w:iCs/>
        </w:rPr>
        <w:t>Hannu (Nokia) agrees r03 and comments.</w:t>
      </w:r>
    </w:p>
    <w:p w14:paraId="788E78BA" w14:textId="77777777" w:rsidR="000B49A7" w:rsidRDefault="000B49A7" w:rsidP="000B49A7">
      <w:pPr>
        <w:pStyle w:val="FP"/>
        <w:rPr>
          <w:i/>
          <w:iCs/>
        </w:rPr>
      </w:pPr>
      <w:r>
        <w:rPr>
          <w:i/>
          <w:iCs/>
        </w:rPr>
        <w:t>Jicheol (Samsung) objects r03 and fine with r02.</w:t>
      </w:r>
    </w:p>
    <w:p w14:paraId="68835965" w14:textId="77777777" w:rsidR="000B49A7" w:rsidRDefault="000B49A7" w:rsidP="000B49A7">
      <w:pPr>
        <w:pStyle w:val="FP"/>
        <w:rPr>
          <w:i/>
          <w:iCs/>
        </w:rPr>
      </w:pPr>
      <w:r>
        <w:rPr>
          <w:i/>
          <w:iCs/>
        </w:rPr>
        <w:t>==== Final Comments Deadline ====</w:t>
      </w:r>
    </w:p>
    <w:p w14:paraId="097F979A" w14:textId="120973A0" w:rsidR="000B49A7" w:rsidRPr="000B49A7" w:rsidRDefault="000B49A7" w:rsidP="000B49A7">
      <w:pPr>
        <w:pStyle w:val="FP"/>
        <w:rPr>
          <w:i/>
          <w:iCs/>
        </w:rPr>
      </w:pPr>
      <w:r>
        <w:rPr>
          <w:i/>
          <w:iCs/>
        </w:rPr>
        <w:t>==== Close of meeting ====</w:t>
      </w:r>
    </w:p>
    <w:p w14:paraId="6DC1F0CF" w14:textId="77777777" w:rsidR="000B49A7" w:rsidRPr="000B49A7" w:rsidRDefault="000B49A7" w:rsidP="000B49A7">
      <w:pPr>
        <w:keepLines/>
        <w:rPr>
          <w:b/>
          <w:bCs/>
        </w:rPr>
      </w:pPr>
      <w:r w:rsidRPr="000B49A7">
        <w:rPr>
          <w:b/>
          <w:bCs/>
        </w:rPr>
        <w:t>Discussion and conclusion:</w:t>
      </w:r>
    </w:p>
    <w:p w14:paraId="687AAA14" w14:textId="06BE58C5" w:rsidR="000B49A7" w:rsidRPr="000B49A7" w:rsidRDefault="000B49A7" w:rsidP="000B49A7">
      <w:pPr>
        <w:keepLines/>
      </w:pPr>
      <w:r>
        <w:t xml:space="preserve">CATT commented that r02 should not have been approved, but two issues should be combined and this should be postponed or </w:t>
      </w:r>
      <w:r>
        <w:rPr>
          <w:color w:val="0000FF"/>
        </w:rPr>
        <w:t>noted</w:t>
      </w:r>
      <w:r>
        <w:t xml:space="preserve">. This was noted and the allocated revision in </w:t>
      </w:r>
      <w:r>
        <w:rPr>
          <w:color w:val="0000FF"/>
        </w:rPr>
        <w:t>TD S2</w:t>
      </w:r>
      <w:r>
        <w:rPr>
          <w:color w:val="0000FF"/>
        </w:rPr>
        <w:noBreakHyphen/>
        <w:t>2009454</w:t>
      </w:r>
      <w:r>
        <w:t xml:space="preserve"> was </w:t>
      </w:r>
      <w:r w:rsidRPr="000B49A7">
        <w:rPr>
          <w:color w:val="FF0000"/>
        </w:rPr>
        <w:t>withdrawn</w:t>
      </w:r>
      <w:r>
        <w:t>.</w:t>
      </w:r>
    </w:p>
    <w:p w14:paraId="7CEBA888" w14:textId="77777777" w:rsidR="00DA644F" w:rsidRDefault="00DA644F" w:rsidP="00DA644F">
      <w:pPr>
        <w:keepNext/>
        <w:keepLines/>
        <w:pBdr>
          <w:top w:val="single" w:sz="4" w:space="1" w:color="auto"/>
        </w:pBdr>
        <w:rPr>
          <w:lang w:eastAsia="en-US"/>
        </w:rPr>
      </w:pPr>
      <w:r>
        <w:rPr>
          <w:color w:val="0000FF"/>
        </w:rPr>
        <w:t>TD S2</w:t>
      </w:r>
      <w:r>
        <w:rPr>
          <w:color w:val="0000FF"/>
        </w:rPr>
        <w:noBreakHyphen/>
        <w:t>2009112</w:t>
      </w:r>
      <w:r>
        <w:t xml:space="preserve"> (LS OUT) LS on 5MBS progress and issues to address (Source: SA WG2)</w:t>
      </w:r>
    </w:p>
    <w:p w14:paraId="77AD54ED" w14:textId="77777777" w:rsidR="00DA644F" w:rsidRPr="000B49A7" w:rsidRDefault="00DA644F" w:rsidP="00DA644F">
      <w:pPr>
        <w:pStyle w:val="FP"/>
        <w:rPr>
          <w:b/>
          <w:bCs/>
          <w:i/>
          <w:iCs/>
        </w:rPr>
      </w:pPr>
      <w:r w:rsidRPr="000B49A7">
        <w:rPr>
          <w:b/>
          <w:bCs/>
          <w:i/>
          <w:iCs/>
        </w:rPr>
        <w:t>e-mail comments:</w:t>
      </w:r>
    </w:p>
    <w:p w14:paraId="4F9FFB1D" w14:textId="77777777" w:rsidR="00DA644F" w:rsidRPr="000B49A7" w:rsidRDefault="00DA644F" w:rsidP="00DA644F">
      <w:pPr>
        <w:pStyle w:val="FP"/>
        <w:rPr>
          <w:i/>
          <w:iCs/>
        </w:rPr>
      </w:pPr>
      <w:r w:rsidRPr="000B49A7">
        <w:rPr>
          <w:i/>
          <w:iCs/>
        </w:rPr>
        <w:t>==== Final Comments Deadline ====</w:t>
      </w:r>
    </w:p>
    <w:p w14:paraId="47715A7B" w14:textId="77777777" w:rsidR="00DA644F" w:rsidRPr="000B49A7" w:rsidRDefault="00DA644F" w:rsidP="00DA644F">
      <w:pPr>
        <w:pStyle w:val="FP"/>
        <w:rPr>
          <w:i/>
          <w:iCs/>
        </w:rPr>
      </w:pPr>
      <w:r w:rsidRPr="000B49A7">
        <w:rPr>
          <w:i/>
          <w:iCs/>
        </w:rPr>
        <w:t>==== Close of meeting ====</w:t>
      </w:r>
    </w:p>
    <w:p w14:paraId="62A8FD71" w14:textId="77777777" w:rsidR="00DA644F" w:rsidRPr="000B49A7" w:rsidRDefault="00DA644F" w:rsidP="00DA644F">
      <w:pPr>
        <w:pStyle w:val="FP"/>
        <w:rPr>
          <w:i/>
          <w:iCs/>
        </w:rPr>
      </w:pPr>
      <w:proofErr w:type="spellStart"/>
      <w:r w:rsidRPr="000B49A7">
        <w:rPr>
          <w:i/>
          <w:iCs/>
        </w:rPr>
        <w:t>LiMeng</w:t>
      </w:r>
      <w:proofErr w:type="spellEnd"/>
      <w:r w:rsidRPr="000B49A7">
        <w:rPr>
          <w:i/>
          <w:iCs/>
        </w:rPr>
        <w:t xml:space="preserve"> (Huawei) provides r02 based on r01.</w:t>
      </w:r>
    </w:p>
    <w:p w14:paraId="080FD350" w14:textId="77777777" w:rsidR="00DA644F" w:rsidRPr="000B49A7" w:rsidRDefault="00DA644F" w:rsidP="00DA644F">
      <w:pPr>
        <w:keepLines/>
        <w:rPr>
          <w:b/>
          <w:bCs/>
        </w:rPr>
      </w:pPr>
      <w:r w:rsidRPr="000B49A7">
        <w:rPr>
          <w:b/>
          <w:bCs/>
        </w:rPr>
        <w:t>Discussion and conclusion:</w:t>
      </w:r>
    </w:p>
    <w:p w14:paraId="622A4FD2" w14:textId="2F3C573C" w:rsidR="00DA644F" w:rsidRPr="00DA644F" w:rsidRDefault="00DA644F" w:rsidP="00DA644F">
      <w:pPr>
        <w:keepLines/>
      </w:pPr>
      <w:r>
        <w:t xml:space="preserve">r02 was considered. This was </w:t>
      </w:r>
      <w:r>
        <w:rPr>
          <w:color w:val="FF0000"/>
        </w:rPr>
        <w:t>agreed</w:t>
      </w:r>
      <w:r>
        <w:t xml:space="preserve">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2009235</w:t>
      </w:r>
      <w:r>
        <w:t xml:space="preserve">, which was </w:t>
      </w:r>
      <w:r>
        <w:rPr>
          <w:color w:val="FF0000"/>
        </w:rPr>
        <w:t>approved</w:t>
      </w:r>
      <w:r>
        <w:t>.</w:t>
      </w:r>
    </w:p>
    <w:p w14:paraId="3153CB00" w14:textId="77777777" w:rsidR="000B49A7" w:rsidRDefault="000B49A7" w:rsidP="000B49A7">
      <w:pPr>
        <w:keepNext/>
        <w:keepLines/>
        <w:pBdr>
          <w:top w:val="single" w:sz="4" w:space="1" w:color="auto"/>
        </w:pBdr>
        <w:rPr>
          <w:lang w:eastAsia="en-US"/>
        </w:rPr>
      </w:pPr>
      <w:r>
        <w:rPr>
          <w:color w:val="0000FF"/>
        </w:rPr>
        <w:t>TD S2</w:t>
      </w:r>
      <w:r>
        <w:rPr>
          <w:color w:val="0000FF"/>
        </w:rPr>
        <w:noBreakHyphen/>
        <w:t>2009093</w:t>
      </w:r>
      <w:r>
        <w:t xml:space="preserve"> (LS In) LS from RAN WG2: Reply LS on questions to RAN WGs on dual Radio UE (2Rx/2Tx or 2Rx/1Tx) support for simultaneous communication with both SNPN and PLMN (Source: RAN WG2)</w:t>
      </w:r>
    </w:p>
    <w:p w14:paraId="769F9DEE" w14:textId="77777777" w:rsidR="000B49A7" w:rsidRPr="000B49A7" w:rsidRDefault="000B49A7" w:rsidP="000B49A7">
      <w:pPr>
        <w:keepLines/>
        <w:rPr>
          <w:b/>
          <w:bCs/>
        </w:rPr>
      </w:pPr>
      <w:r w:rsidRPr="000B49A7">
        <w:rPr>
          <w:b/>
          <w:bCs/>
        </w:rPr>
        <w:t>Discussion and conclusion:</w:t>
      </w:r>
    </w:p>
    <w:p w14:paraId="647AB8FB" w14:textId="77777777" w:rsidR="000B49A7" w:rsidRDefault="000B49A7" w:rsidP="000B49A7">
      <w:pPr>
        <w:keepLines/>
      </w:pPr>
      <w:r w:rsidRPr="000B49A7">
        <w:rPr>
          <w:color w:val="FF0000"/>
        </w:rPr>
        <w:t>Postponed</w:t>
      </w:r>
      <w:r>
        <w:t>.</w:t>
      </w:r>
    </w:p>
    <w:p w14:paraId="53176966" w14:textId="77777777" w:rsidR="000B49A7" w:rsidRDefault="000B49A7" w:rsidP="000B49A7">
      <w:pPr>
        <w:keepNext/>
        <w:keepLines/>
        <w:pBdr>
          <w:top w:val="single" w:sz="4" w:space="1" w:color="auto"/>
        </w:pBdr>
        <w:rPr>
          <w:lang w:eastAsia="en-US"/>
        </w:rPr>
      </w:pPr>
      <w:r>
        <w:rPr>
          <w:color w:val="0000FF"/>
        </w:rPr>
        <w:t>TD S2</w:t>
      </w:r>
      <w:r>
        <w:rPr>
          <w:color w:val="0000FF"/>
        </w:rPr>
        <w:noBreakHyphen/>
        <w:t>2009124</w:t>
      </w:r>
      <w:r>
        <w:t xml:space="preserve"> (LS In) LS from SA WG1: LS on SNPN determination of PLMN subscription for PLMN selection (Source: SA WG1)</w:t>
      </w:r>
    </w:p>
    <w:p w14:paraId="44333D54" w14:textId="77777777" w:rsidR="000B49A7" w:rsidRPr="000B49A7" w:rsidRDefault="000B49A7" w:rsidP="000B49A7">
      <w:pPr>
        <w:keepLines/>
        <w:rPr>
          <w:b/>
          <w:bCs/>
        </w:rPr>
      </w:pPr>
      <w:r w:rsidRPr="000B49A7">
        <w:rPr>
          <w:b/>
          <w:bCs/>
        </w:rPr>
        <w:t>Discussion and conclusion:</w:t>
      </w:r>
    </w:p>
    <w:p w14:paraId="7CC4A018" w14:textId="77777777" w:rsidR="000B49A7" w:rsidRDefault="000B49A7" w:rsidP="000B49A7">
      <w:pPr>
        <w:keepLines/>
      </w:pPr>
      <w:r w:rsidRPr="000B49A7">
        <w:rPr>
          <w:color w:val="FF0000"/>
        </w:rPr>
        <w:t>Postponed</w:t>
      </w:r>
      <w:r>
        <w:t>.</w:t>
      </w:r>
    </w:p>
    <w:p w14:paraId="1E3EBE18" w14:textId="77777777" w:rsidR="000B49A7" w:rsidRDefault="000B49A7" w:rsidP="000B49A7">
      <w:pPr>
        <w:keepNext/>
        <w:keepLines/>
        <w:pBdr>
          <w:top w:val="single" w:sz="4" w:space="1" w:color="auto"/>
        </w:pBdr>
        <w:rPr>
          <w:lang w:eastAsia="en-US"/>
        </w:rPr>
      </w:pPr>
      <w:r>
        <w:rPr>
          <w:color w:val="0000FF"/>
        </w:rPr>
        <w:t>TD S2</w:t>
      </w:r>
      <w:r>
        <w:rPr>
          <w:color w:val="0000FF"/>
        </w:rPr>
        <w:noBreakHyphen/>
        <w:t>2009127</w:t>
      </w:r>
      <w:r>
        <w:t xml:space="preserve"> (LS In) LS from SA WG3: LS on AAA based solutions for credentials owned by an entity separate from the SNPN (Source: SA WG3)</w:t>
      </w:r>
    </w:p>
    <w:p w14:paraId="680F5E7B" w14:textId="77777777" w:rsidR="000B49A7" w:rsidRPr="000B49A7" w:rsidRDefault="000B49A7" w:rsidP="000B49A7">
      <w:pPr>
        <w:keepLines/>
        <w:rPr>
          <w:b/>
          <w:bCs/>
        </w:rPr>
      </w:pPr>
      <w:r w:rsidRPr="000B49A7">
        <w:rPr>
          <w:b/>
          <w:bCs/>
        </w:rPr>
        <w:t>Discussion and conclusion:</w:t>
      </w:r>
    </w:p>
    <w:p w14:paraId="30A884A1" w14:textId="77777777" w:rsidR="000B49A7" w:rsidRDefault="000B49A7" w:rsidP="000B49A7">
      <w:pPr>
        <w:keepLines/>
      </w:pPr>
      <w:r w:rsidRPr="000B49A7">
        <w:rPr>
          <w:color w:val="FF0000"/>
        </w:rPr>
        <w:t>Postponed</w:t>
      </w:r>
      <w:r>
        <w:t>.</w:t>
      </w:r>
    </w:p>
    <w:p w14:paraId="4BF4D633" w14:textId="77777777" w:rsidR="000B49A7" w:rsidRDefault="000B49A7" w:rsidP="000B49A7">
      <w:pPr>
        <w:keepNext/>
        <w:keepLines/>
        <w:pBdr>
          <w:top w:val="single" w:sz="4" w:space="1" w:color="auto"/>
        </w:pBdr>
        <w:rPr>
          <w:lang w:eastAsia="en-US"/>
        </w:rPr>
      </w:pPr>
      <w:r>
        <w:rPr>
          <w:color w:val="0000FF"/>
        </w:rPr>
        <w:t>TD S2</w:t>
      </w:r>
      <w:r>
        <w:rPr>
          <w:color w:val="0000FF"/>
        </w:rPr>
        <w:noBreakHyphen/>
        <w:t>2009128</w:t>
      </w:r>
      <w:r>
        <w:t xml:space="preserve"> (LS In) LS from SA WG3: Reply LS on NG-RAN broadcast of Onboarding Network information in the SIB (Source: SA WG3)</w:t>
      </w:r>
    </w:p>
    <w:p w14:paraId="0ACA47D5" w14:textId="77777777" w:rsidR="000B49A7" w:rsidRPr="000B49A7" w:rsidRDefault="000B49A7" w:rsidP="000B49A7">
      <w:pPr>
        <w:keepLines/>
        <w:rPr>
          <w:b/>
          <w:bCs/>
        </w:rPr>
      </w:pPr>
      <w:r w:rsidRPr="000B49A7">
        <w:rPr>
          <w:b/>
          <w:bCs/>
        </w:rPr>
        <w:t>Discussion and conclusion:</w:t>
      </w:r>
    </w:p>
    <w:p w14:paraId="0D328009" w14:textId="77777777" w:rsidR="000B49A7" w:rsidRDefault="000B49A7" w:rsidP="000B49A7">
      <w:pPr>
        <w:keepLines/>
      </w:pPr>
      <w:r w:rsidRPr="000B49A7">
        <w:rPr>
          <w:color w:val="FF0000"/>
        </w:rPr>
        <w:t>Postponed</w:t>
      </w:r>
      <w:r>
        <w:t>.</w:t>
      </w:r>
    </w:p>
    <w:p w14:paraId="6566A1F3" w14:textId="77777777" w:rsidR="000B49A7" w:rsidRDefault="000B49A7" w:rsidP="000B49A7">
      <w:pPr>
        <w:keepNext/>
        <w:keepLines/>
        <w:pBdr>
          <w:top w:val="single" w:sz="4" w:space="1" w:color="auto"/>
        </w:pBdr>
        <w:rPr>
          <w:lang w:eastAsia="en-US"/>
        </w:rPr>
      </w:pPr>
      <w:r>
        <w:rPr>
          <w:color w:val="0000FF"/>
        </w:rPr>
        <w:t>TD S2</w:t>
      </w:r>
      <w:r>
        <w:rPr>
          <w:color w:val="0000FF"/>
        </w:rPr>
        <w:noBreakHyphen/>
        <w:t>2009129</w:t>
      </w:r>
      <w:r>
        <w:t xml:space="preserve"> (LS In) LS from SA WG3: LS on locating the DCS with the help of SUPI or SUCI (Source: SA WG3)</w:t>
      </w:r>
    </w:p>
    <w:p w14:paraId="2D5FC876" w14:textId="77777777" w:rsidR="000B49A7" w:rsidRPr="000B49A7" w:rsidRDefault="000B49A7" w:rsidP="000B49A7">
      <w:pPr>
        <w:keepLines/>
        <w:rPr>
          <w:b/>
          <w:bCs/>
        </w:rPr>
      </w:pPr>
      <w:r w:rsidRPr="000B49A7">
        <w:rPr>
          <w:b/>
          <w:bCs/>
        </w:rPr>
        <w:t>Discussion and conclusion:</w:t>
      </w:r>
    </w:p>
    <w:p w14:paraId="4E9A20E5" w14:textId="77777777" w:rsidR="000B49A7" w:rsidRDefault="000B49A7" w:rsidP="000B49A7">
      <w:pPr>
        <w:keepLines/>
      </w:pPr>
      <w:r w:rsidRPr="000B49A7">
        <w:rPr>
          <w:color w:val="FF0000"/>
        </w:rPr>
        <w:t>Postponed</w:t>
      </w:r>
      <w:r>
        <w:t>.</w:t>
      </w:r>
    </w:p>
    <w:p w14:paraId="09ECDCB8" w14:textId="77777777" w:rsidR="000B49A7" w:rsidRDefault="000B49A7" w:rsidP="000B49A7">
      <w:pPr>
        <w:keepNext/>
        <w:keepLines/>
        <w:pBdr>
          <w:top w:val="single" w:sz="4" w:space="1" w:color="auto"/>
        </w:pBdr>
        <w:rPr>
          <w:lang w:eastAsia="en-US"/>
        </w:rPr>
      </w:pPr>
      <w:r>
        <w:rPr>
          <w:color w:val="0000FF"/>
        </w:rPr>
        <w:t>TD S2</w:t>
      </w:r>
      <w:r>
        <w:rPr>
          <w:color w:val="0000FF"/>
        </w:rPr>
        <w:noBreakHyphen/>
        <w:t>2008359</w:t>
      </w:r>
      <w:r>
        <w:t xml:space="preserve"> (LS In) LS from SA WG6: LS Reply on application layer impact of </w:t>
      </w:r>
      <w:proofErr w:type="spellStart"/>
      <w:r>
        <w:t>FS_enh_EC</w:t>
      </w:r>
      <w:proofErr w:type="spellEnd"/>
      <w:r>
        <w:t xml:space="preserve"> solution #16 (Source: SA WG6)</w:t>
      </w:r>
    </w:p>
    <w:p w14:paraId="5EDC250E" w14:textId="77777777" w:rsidR="000B49A7" w:rsidRPr="000B49A7" w:rsidRDefault="000B49A7" w:rsidP="000B49A7">
      <w:pPr>
        <w:keepLines/>
        <w:rPr>
          <w:b/>
          <w:bCs/>
        </w:rPr>
      </w:pPr>
      <w:r w:rsidRPr="000B49A7">
        <w:rPr>
          <w:b/>
          <w:bCs/>
        </w:rPr>
        <w:t>Discussion and conclusion:</w:t>
      </w:r>
    </w:p>
    <w:p w14:paraId="3E867C5A" w14:textId="77777777" w:rsidR="000B49A7" w:rsidRDefault="000B49A7" w:rsidP="000B49A7">
      <w:pPr>
        <w:keepLines/>
      </w:pPr>
      <w:r w:rsidRPr="000B49A7">
        <w:rPr>
          <w:color w:val="FF0000"/>
        </w:rPr>
        <w:t>Postponed</w:t>
      </w:r>
      <w:r>
        <w:t>.</w:t>
      </w:r>
    </w:p>
    <w:p w14:paraId="485D629C" w14:textId="77777777" w:rsidR="000B49A7" w:rsidRDefault="000B49A7" w:rsidP="000B49A7">
      <w:pPr>
        <w:keepNext/>
        <w:keepLines/>
        <w:pBdr>
          <w:top w:val="single" w:sz="4" w:space="1" w:color="auto"/>
        </w:pBdr>
        <w:rPr>
          <w:lang w:eastAsia="en-US"/>
        </w:rPr>
      </w:pPr>
      <w:r>
        <w:rPr>
          <w:color w:val="0000FF"/>
        </w:rPr>
        <w:lastRenderedPageBreak/>
        <w:t>TD S2</w:t>
      </w:r>
      <w:r>
        <w:rPr>
          <w:color w:val="0000FF"/>
        </w:rPr>
        <w:noBreakHyphen/>
        <w:t>2009104</w:t>
      </w:r>
      <w:r>
        <w:t xml:space="preserve"> (LS In) LS from RAN WG3: Reply LS on Use of Survival Time for Deterministic Applications in 5GS (Source: RAN WG3)</w:t>
      </w:r>
    </w:p>
    <w:p w14:paraId="419CD350" w14:textId="77777777" w:rsidR="000B49A7" w:rsidRPr="000B49A7" w:rsidRDefault="000B49A7" w:rsidP="000B49A7">
      <w:pPr>
        <w:keepLines/>
        <w:rPr>
          <w:b/>
          <w:bCs/>
        </w:rPr>
      </w:pPr>
      <w:r w:rsidRPr="000B49A7">
        <w:rPr>
          <w:b/>
          <w:bCs/>
        </w:rPr>
        <w:t>Discussion and conclusion:</w:t>
      </w:r>
    </w:p>
    <w:p w14:paraId="38637955" w14:textId="77777777" w:rsidR="000B49A7" w:rsidRDefault="000B49A7" w:rsidP="000B49A7">
      <w:pPr>
        <w:keepLines/>
      </w:pPr>
      <w:r w:rsidRPr="000B49A7">
        <w:rPr>
          <w:color w:val="FF0000"/>
        </w:rPr>
        <w:t>Postponed</w:t>
      </w:r>
      <w:r>
        <w:t>.</w:t>
      </w:r>
    </w:p>
    <w:p w14:paraId="78505180" w14:textId="77777777" w:rsidR="00DA644F" w:rsidRDefault="00DA644F" w:rsidP="00DA644F">
      <w:pPr>
        <w:keepNext/>
        <w:keepLines/>
        <w:pBdr>
          <w:top w:val="single" w:sz="4" w:space="1" w:color="auto"/>
        </w:pBdr>
        <w:rPr>
          <w:lang w:eastAsia="en-US"/>
        </w:rPr>
      </w:pPr>
      <w:r>
        <w:rPr>
          <w:color w:val="0000FF"/>
        </w:rPr>
        <w:t>TD S2</w:t>
      </w:r>
      <w:r>
        <w:rPr>
          <w:color w:val="0000FF"/>
        </w:rPr>
        <w:noBreakHyphen/>
        <w:t>2009122</w:t>
      </w:r>
      <w:r>
        <w:t xml:space="preserve"> (LS In) LS from SA WG5: LS on 5G </w:t>
      </w:r>
      <w:proofErr w:type="spellStart"/>
      <w:r>
        <w:t>ProSe</w:t>
      </w:r>
      <w:proofErr w:type="spellEnd"/>
      <w:r>
        <w:t xml:space="preserve"> charging (Source: SA WG5)</w:t>
      </w:r>
    </w:p>
    <w:p w14:paraId="3C53975B" w14:textId="77777777" w:rsidR="00DA644F" w:rsidRPr="000B49A7" w:rsidRDefault="00DA644F" w:rsidP="00DA644F">
      <w:pPr>
        <w:keepLines/>
        <w:rPr>
          <w:b/>
          <w:bCs/>
        </w:rPr>
      </w:pPr>
      <w:r w:rsidRPr="000B49A7">
        <w:rPr>
          <w:b/>
          <w:bCs/>
        </w:rPr>
        <w:t>Discussion and conclusion:</w:t>
      </w:r>
    </w:p>
    <w:p w14:paraId="592B716A" w14:textId="77777777" w:rsidR="00DA644F" w:rsidRDefault="00DA644F" w:rsidP="00DA644F">
      <w:pPr>
        <w:keepLines/>
      </w:pPr>
      <w:r w:rsidRPr="000B49A7">
        <w:rPr>
          <w:color w:val="FF0000"/>
        </w:rPr>
        <w:t>Postponed</w:t>
      </w:r>
      <w:r>
        <w:t>.</w:t>
      </w:r>
    </w:p>
    <w:p w14:paraId="20C8936B" w14:textId="77777777" w:rsidR="00DA644F" w:rsidRDefault="00DA644F" w:rsidP="00DA644F">
      <w:pPr>
        <w:keepNext/>
        <w:keepLines/>
        <w:pBdr>
          <w:top w:val="single" w:sz="4" w:space="1" w:color="auto"/>
        </w:pBdr>
        <w:rPr>
          <w:lang w:eastAsia="en-US"/>
        </w:rPr>
      </w:pPr>
      <w:r>
        <w:rPr>
          <w:color w:val="0000FF"/>
        </w:rPr>
        <w:t>TD S2</w:t>
      </w:r>
      <w:r>
        <w:rPr>
          <w:color w:val="0000FF"/>
        </w:rPr>
        <w:noBreakHyphen/>
        <w:t>2009103</w:t>
      </w:r>
      <w:r>
        <w:t xml:space="preserve"> (LS In) LS from RAN WG3: Reply LS on System support for Multi-USIM devices (Source: RAN WG3)</w:t>
      </w:r>
    </w:p>
    <w:p w14:paraId="49CC243F" w14:textId="77777777" w:rsidR="00DA644F" w:rsidRPr="000B49A7" w:rsidRDefault="00DA644F" w:rsidP="00DA644F">
      <w:pPr>
        <w:keepLines/>
        <w:rPr>
          <w:b/>
          <w:bCs/>
        </w:rPr>
      </w:pPr>
      <w:r w:rsidRPr="000B49A7">
        <w:rPr>
          <w:b/>
          <w:bCs/>
        </w:rPr>
        <w:t>Discussion and conclusion:</w:t>
      </w:r>
    </w:p>
    <w:p w14:paraId="72AACA18" w14:textId="77777777" w:rsidR="00DA644F" w:rsidRDefault="00DA644F" w:rsidP="00DA644F">
      <w:pPr>
        <w:keepLines/>
      </w:pPr>
      <w:r w:rsidRPr="000B49A7">
        <w:rPr>
          <w:color w:val="FF0000"/>
        </w:rPr>
        <w:t>Postponed</w:t>
      </w:r>
      <w:r>
        <w:t>.</w:t>
      </w:r>
    </w:p>
    <w:p w14:paraId="44E8F971" w14:textId="77777777" w:rsidR="00DA644F" w:rsidRDefault="00DA644F" w:rsidP="00DA644F">
      <w:pPr>
        <w:keepNext/>
        <w:keepLines/>
        <w:pBdr>
          <w:top w:val="single" w:sz="4" w:space="1" w:color="auto"/>
        </w:pBdr>
        <w:rPr>
          <w:lang w:eastAsia="en-US"/>
        </w:rPr>
      </w:pPr>
      <w:r>
        <w:rPr>
          <w:color w:val="0000FF"/>
        </w:rPr>
        <w:t>TD S2</w:t>
      </w:r>
      <w:r>
        <w:rPr>
          <w:color w:val="0000FF"/>
        </w:rPr>
        <w:noBreakHyphen/>
        <w:t>2009125</w:t>
      </w:r>
      <w:r>
        <w:t xml:space="preserve"> (LS In) LS from SA WG3: Reply to LS </w:t>
      </w:r>
      <w:r>
        <w:rPr>
          <w:color w:val="0000FF"/>
        </w:rPr>
        <w:t>TD S2</w:t>
      </w:r>
      <w:r>
        <w:rPr>
          <w:color w:val="0000FF"/>
        </w:rPr>
        <w:noBreakHyphen/>
        <w:t>2006011</w:t>
      </w:r>
      <w:r>
        <w:t xml:space="preserve"> on System support for Multi-USIM devices (Source: SA WG3)</w:t>
      </w:r>
    </w:p>
    <w:p w14:paraId="38B636C6" w14:textId="77777777" w:rsidR="00DA644F" w:rsidRPr="000B49A7" w:rsidRDefault="00DA644F" w:rsidP="00DA644F">
      <w:pPr>
        <w:keepLines/>
        <w:rPr>
          <w:b/>
          <w:bCs/>
        </w:rPr>
      </w:pPr>
      <w:r w:rsidRPr="000B49A7">
        <w:rPr>
          <w:b/>
          <w:bCs/>
        </w:rPr>
        <w:t>Discussion and conclusion:</w:t>
      </w:r>
    </w:p>
    <w:p w14:paraId="1D17EBB7" w14:textId="77777777" w:rsidR="00DA644F" w:rsidRDefault="00DA644F" w:rsidP="00DA644F">
      <w:pPr>
        <w:keepLines/>
      </w:pPr>
      <w:r w:rsidRPr="000B49A7">
        <w:rPr>
          <w:color w:val="FF0000"/>
        </w:rPr>
        <w:t>Postponed</w:t>
      </w:r>
      <w:r>
        <w:t>.</w:t>
      </w:r>
    </w:p>
    <w:p w14:paraId="1D972D47" w14:textId="77777777" w:rsidR="00DA644F" w:rsidRDefault="00DA644F" w:rsidP="00DA644F">
      <w:pPr>
        <w:keepNext/>
        <w:keepLines/>
        <w:pBdr>
          <w:top w:val="single" w:sz="4" w:space="1" w:color="auto"/>
        </w:pBdr>
        <w:rPr>
          <w:lang w:eastAsia="en-US"/>
        </w:rPr>
      </w:pPr>
      <w:r>
        <w:rPr>
          <w:color w:val="0000FF"/>
        </w:rPr>
        <w:t>TD S2</w:t>
      </w:r>
      <w:r>
        <w:rPr>
          <w:color w:val="0000FF"/>
        </w:rPr>
        <w:noBreakHyphen/>
        <w:t>2009096</w:t>
      </w:r>
      <w:r>
        <w:t xml:space="preserve"> (LS In) LS from RAN WG3: Reply LS on LS on signalling of satellite backhaul connection (Source: RAN WG3)</w:t>
      </w:r>
    </w:p>
    <w:p w14:paraId="4BB0CDCA" w14:textId="77777777" w:rsidR="00DA644F" w:rsidRPr="000B49A7" w:rsidRDefault="00DA644F" w:rsidP="00DA644F">
      <w:pPr>
        <w:keepLines/>
        <w:rPr>
          <w:b/>
          <w:bCs/>
        </w:rPr>
      </w:pPr>
      <w:r w:rsidRPr="000B49A7">
        <w:rPr>
          <w:b/>
          <w:bCs/>
        </w:rPr>
        <w:t>Discussion and conclusion:</w:t>
      </w:r>
    </w:p>
    <w:p w14:paraId="39BA7BA9" w14:textId="77777777" w:rsidR="00DA644F" w:rsidRDefault="00DA644F" w:rsidP="00DA644F">
      <w:pPr>
        <w:keepLines/>
      </w:pPr>
      <w:r w:rsidRPr="000B49A7">
        <w:rPr>
          <w:color w:val="FF0000"/>
        </w:rPr>
        <w:t>Postponed</w:t>
      </w:r>
      <w:r>
        <w:t>.</w:t>
      </w:r>
    </w:p>
    <w:p w14:paraId="5612AEC1" w14:textId="77777777" w:rsidR="000B49A7" w:rsidRDefault="000B49A7" w:rsidP="000B49A7">
      <w:pPr>
        <w:keepNext/>
        <w:keepLines/>
        <w:pBdr>
          <w:top w:val="single" w:sz="4" w:space="1" w:color="auto"/>
        </w:pBdr>
        <w:rPr>
          <w:lang w:eastAsia="en-US"/>
        </w:rPr>
      </w:pPr>
      <w:r>
        <w:rPr>
          <w:color w:val="0000FF"/>
        </w:rPr>
        <w:t>TD S2</w:t>
      </w:r>
      <w:r>
        <w:rPr>
          <w:color w:val="0000FF"/>
        </w:rPr>
        <w:noBreakHyphen/>
        <w:t>2008376</w:t>
      </w:r>
      <w:r>
        <w:t xml:space="preserve"> (TS OR TR COVER) Cover page of TR 23.776 for approval to TSG SA (Source: LG Electronics)</w:t>
      </w:r>
    </w:p>
    <w:p w14:paraId="25C6FD74" w14:textId="77777777" w:rsidR="000B49A7" w:rsidRPr="000B49A7" w:rsidRDefault="000B49A7" w:rsidP="000B49A7">
      <w:pPr>
        <w:keepLines/>
        <w:rPr>
          <w:b/>
          <w:bCs/>
        </w:rPr>
      </w:pPr>
      <w:r w:rsidRPr="000B49A7">
        <w:rPr>
          <w:b/>
          <w:bCs/>
        </w:rPr>
        <w:t>Discussion and conclusion:</w:t>
      </w:r>
    </w:p>
    <w:p w14:paraId="5DF60EB9" w14:textId="5ED47732" w:rsidR="000B49A7" w:rsidRDefault="000B49A7" w:rsidP="000B49A7">
      <w:pPr>
        <w:keepLines/>
      </w:pPr>
      <w:r w:rsidRPr="000B49A7">
        <w:rPr>
          <w:b/>
          <w:bCs/>
        </w:rPr>
        <w:t xml:space="preserve">SA WG2 Chair: TR not ready for approval. Should be sent for information. </w:t>
      </w:r>
      <w:r>
        <w:t xml:space="preserve">This was revised to send </w:t>
      </w:r>
      <w:r w:rsidR="00DA644F">
        <w:t xml:space="preserve">to TSG SA </w:t>
      </w:r>
      <w:r w:rsidR="00DA644F" w:rsidRPr="00DA644F">
        <w:rPr>
          <w:b/>
          <w:bCs/>
        </w:rPr>
        <w:t>for information</w:t>
      </w:r>
      <w:r>
        <w:t xml:space="preserve"> and % completion 86%,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2009230</w:t>
      </w:r>
      <w:r>
        <w:t xml:space="preserve">, which was </w:t>
      </w:r>
      <w:r>
        <w:rPr>
          <w:color w:val="FF0000"/>
        </w:rPr>
        <w:t>approved</w:t>
      </w:r>
      <w:r>
        <w:t>.</w:t>
      </w:r>
    </w:p>
    <w:p w14:paraId="0EBB3EC1" w14:textId="77777777" w:rsidR="000B49A7" w:rsidRDefault="000B49A7" w:rsidP="000B49A7">
      <w:pPr>
        <w:keepNext/>
        <w:keepLines/>
        <w:pBdr>
          <w:top w:val="single" w:sz="4" w:space="1" w:color="auto"/>
        </w:pBdr>
        <w:rPr>
          <w:lang w:eastAsia="en-US"/>
        </w:rPr>
      </w:pPr>
      <w:r>
        <w:rPr>
          <w:color w:val="0000FF"/>
        </w:rPr>
        <w:t>TD S2</w:t>
      </w:r>
      <w:r>
        <w:rPr>
          <w:color w:val="0000FF"/>
        </w:rPr>
        <w:noBreakHyphen/>
        <w:t>2008533</w:t>
      </w:r>
      <w:r>
        <w:t xml:space="preserve"> (WID NEW) New WID: Architecture enhancements for 3GPP support of advanced V2X services - Phase 2. (Source: LG Electronics)</w:t>
      </w:r>
    </w:p>
    <w:p w14:paraId="40633626" w14:textId="77777777" w:rsidR="000B49A7" w:rsidRPr="000B49A7" w:rsidRDefault="000B49A7" w:rsidP="000B49A7">
      <w:pPr>
        <w:pStyle w:val="FP"/>
        <w:rPr>
          <w:b/>
          <w:bCs/>
          <w:i/>
          <w:iCs/>
        </w:rPr>
      </w:pPr>
      <w:r w:rsidRPr="000B49A7">
        <w:rPr>
          <w:b/>
          <w:bCs/>
          <w:i/>
          <w:iCs/>
        </w:rPr>
        <w:t>e-mail comments:</w:t>
      </w:r>
    </w:p>
    <w:p w14:paraId="392126F2" w14:textId="77777777" w:rsidR="000B49A7" w:rsidRPr="000B49A7" w:rsidRDefault="000B49A7" w:rsidP="000B49A7">
      <w:pPr>
        <w:pStyle w:val="FP"/>
        <w:rPr>
          <w:i/>
          <w:iCs/>
        </w:rPr>
      </w:pPr>
      <w:r w:rsidRPr="000B49A7">
        <w:rPr>
          <w:i/>
          <w:iCs/>
        </w:rPr>
        <w:t>LaeYoung (LGE) provides r01.</w:t>
      </w:r>
    </w:p>
    <w:p w14:paraId="47DFF545" w14:textId="77777777" w:rsidR="000B49A7" w:rsidRPr="000B49A7" w:rsidRDefault="000B49A7" w:rsidP="000B49A7">
      <w:pPr>
        <w:pStyle w:val="FP"/>
        <w:rPr>
          <w:i/>
          <w:iCs/>
        </w:rPr>
      </w:pPr>
      <w:r w:rsidRPr="000B49A7">
        <w:rPr>
          <w:i/>
          <w:iCs/>
        </w:rPr>
        <w:t>Ouyang(Huawei) requests clarification.</w:t>
      </w:r>
    </w:p>
    <w:p w14:paraId="75D12C5C" w14:textId="77777777" w:rsidR="000B49A7" w:rsidRPr="000B49A7" w:rsidRDefault="000B49A7" w:rsidP="000B49A7">
      <w:pPr>
        <w:pStyle w:val="FP"/>
        <w:rPr>
          <w:i/>
          <w:iCs/>
        </w:rPr>
      </w:pPr>
      <w:r w:rsidRPr="000B49A7">
        <w:rPr>
          <w:i/>
          <w:iCs/>
        </w:rPr>
        <w:t>LaeYoung (LGE) responds to Ouyang (Huawei).</w:t>
      </w:r>
    </w:p>
    <w:p w14:paraId="749FAC85" w14:textId="77777777" w:rsidR="000B49A7" w:rsidRPr="000B49A7" w:rsidRDefault="000B49A7" w:rsidP="000B49A7">
      <w:pPr>
        <w:pStyle w:val="FP"/>
        <w:rPr>
          <w:i/>
          <w:iCs/>
        </w:rPr>
      </w:pPr>
      <w:r w:rsidRPr="000B49A7">
        <w:rPr>
          <w:i/>
          <w:iCs/>
        </w:rPr>
        <w:t>Ouyang(Huawei) doubts the benefit of this SID for pedestrian UE, in case only NR-PC5 is considered.</w:t>
      </w:r>
    </w:p>
    <w:p w14:paraId="2CAA681F" w14:textId="77777777" w:rsidR="000B49A7" w:rsidRPr="000B49A7" w:rsidRDefault="000B49A7" w:rsidP="000B49A7">
      <w:pPr>
        <w:pStyle w:val="FP"/>
        <w:rPr>
          <w:i/>
          <w:iCs/>
        </w:rPr>
      </w:pPr>
      <w:r w:rsidRPr="000B49A7">
        <w:rPr>
          <w:i/>
          <w:iCs/>
        </w:rPr>
        <w:t>LaeYoung (LGE) provides comment.</w:t>
      </w:r>
    </w:p>
    <w:p w14:paraId="20694634" w14:textId="77777777" w:rsidR="000B49A7" w:rsidRPr="000B49A7" w:rsidRDefault="000B49A7" w:rsidP="000B49A7">
      <w:pPr>
        <w:pStyle w:val="FP"/>
        <w:rPr>
          <w:i/>
          <w:iCs/>
        </w:rPr>
      </w:pPr>
      <w:r w:rsidRPr="000B49A7">
        <w:rPr>
          <w:i/>
          <w:iCs/>
        </w:rPr>
        <w:t>Ouyang(Huawei) replies to LaeYoung (LGE).</w:t>
      </w:r>
    </w:p>
    <w:p w14:paraId="01B703AC" w14:textId="77777777" w:rsidR="000B49A7" w:rsidRPr="000B49A7" w:rsidRDefault="000B49A7" w:rsidP="000B49A7">
      <w:pPr>
        <w:pStyle w:val="FP"/>
        <w:rPr>
          <w:i/>
          <w:iCs/>
        </w:rPr>
      </w:pPr>
      <w:r w:rsidRPr="000B49A7">
        <w:rPr>
          <w:i/>
          <w:iCs/>
        </w:rPr>
        <w:t>Apostolos (Nokia) agrees with LaeYoung that LTE PC5 DRX is out of scope.</w:t>
      </w:r>
    </w:p>
    <w:p w14:paraId="65149B99" w14:textId="77777777" w:rsidR="000B49A7" w:rsidRPr="000B49A7" w:rsidRDefault="000B49A7" w:rsidP="000B49A7">
      <w:pPr>
        <w:pStyle w:val="FP"/>
        <w:rPr>
          <w:i/>
          <w:iCs/>
        </w:rPr>
      </w:pPr>
      <w:r w:rsidRPr="000B49A7">
        <w:rPr>
          <w:i/>
          <w:iCs/>
        </w:rPr>
        <w:t>Dimitris (Lenovo) also agrees that LTE PC5 DRX is out of scope</w:t>
      </w:r>
    </w:p>
    <w:p w14:paraId="62A22CAD" w14:textId="77777777" w:rsidR="000B49A7" w:rsidRPr="000B49A7" w:rsidRDefault="000B49A7" w:rsidP="000B49A7">
      <w:pPr>
        <w:pStyle w:val="FP"/>
        <w:rPr>
          <w:i/>
          <w:iCs/>
        </w:rPr>
      </w:pPr>
      <w:r w:rsidRPr="000B49A7">
        <w:rPr>
          <w:i/>
          <w:iCs/>
        </w:rPr>
        <w:t>Ouyang(Huawei) has concern on value of SID , in case LTE-V is not considered.</w:t>
      </w:r>
    </w:p>
    <w:p w14:paraId="0298CF81" w14:textId="77777777" w:rsidR="000B49A7" w:rsidRPr="000B49A7" w:rsidRDefault="000B49A7" w:rsidP="000B49A7">
      <w:pPr>
        <w:pStyle w:val="FP"/>
        <w:rPr>
          <w:i/>
          <w:iCs/>
        </w:rPr>
      </w:pPr>
      <w:r w:rsidRPr="000B49A7">
        <w:rPr>
          <w:i/>
          <w:iCs/>
        </w:rPr>
        <w:t>Hong (Qualcomm) replies to Ouyang (Huawei).</w:t>
      </w:r>
    </w:p>
    <w:p w14:paraId="3B5D357F" w14:textId="77777777" w:rsidR="000B49A7" w:rsidRPr="000B49A7" w:rsidRDefault="000B49A7" w:rsidP="000B49A7">
      <w:pPr>
        <w:pStyle w:val="FP"/>
        <w:rPr>
          <w:i/>
          <w:iCs/>
        </w:rPr>
      </w:pPr>
      <w:r w:rsidRPr="000B49A7">
        <w:rPr>
          <w:i/>
          <w:iCs/>
        </w:rPr>
        <w:t>Ouyang(Huawei) responds to LaeYoung (LGE).</w:t>
      </w:r>
    </w:p>
    <w:p w14:paraId="01DA145F" w14:textId="77777777" w:rsidR="000B49A7" w:rsidRPr="000B49A7" w:rsidRDefault="000B49A7" w:rsidP="000B49A7">
      <w:pPr>
        <w:pStyle w:val="FP"/>
        <w:rPr>
          <w:i/>
          <w:iCs/>
        </w:rPr>
      </w:pPr>
      <w:r w:rsidRPr="000B49A7">
        <w:rPr>
          <w:i/>
          <w:iCs/>
        </w:rPr>
        <w:t>LaeYoung (LGE) provides answers.</w:t>
      </w:r>
    </w:p>
    <w:p w14:paraId="264C32B7" w14:textId="77777777" w:rsidR="000B49A7" w:rsidRPr="000B49A7" w:rsidRDefault="000B49A7" w:rsidP="000B49A7">
      <w:pPr>
        <w:pStyle w:val="FP"/>
        <w:rPr>
          <w:i/>
          <w:iCs/>
        </w:rPr>
      </w:pPr>
      <w:r w:rsidRPr="000B49A7">
        <w:rPr>
          <w:i/>
          <w:iCs/>
        </w:rPr>
        <w:t>Ouyang(Huawei) comments LaeYoung (LGE).</w:t>
      </w:r>
    </w:p>
    <w:p w14:paraId="544264C8" w14:textId="77777777" w:rsidR="000B49A7" w:rsidRPr="000B49A7" w:rsidRDefault="000B49A7" w:rsidP="000B49A7">
      <w:pPr>
        <w:pStyle w:val="FP"/>
        <w:rPr>
          <w:i/>
          <w:iCs/>
        </w:rPr>
      </w:pPr>
      <w:r w:rsidRPr="000B49A7">
        <w:rPr>
          <w:i/>
          <w:iCs/>
        </w:rPr>
        <w:t>LaeYoung (LGE) provides comments.</w:t>
      </w:r>
    </w:p>
    <w:p w14:paraId="12213662" w14:textId="77777777" w:rsidR="000B49A7" w:rsidRPr="000B49A7" w:rsidRDefault="000B49A7" w:rsidP="000B49A7">
      <w:pPr>
        <w:pStyle w:val="FP"/>
        <w:rPr>
          <w:i/>
          <w:iCs/>
        </w:rPr>
      </w:pPr>
      <w:r w:rsidRPr="000B49A7">
        <w:rPr>
          <w:i/>
          <w:iCs/>
        </w:rPr>
        <w:t>Ouyang(Huawei) comments and provides r02.</w:t>
      </w:r>
    </w:p>
    <w:p w14:paraId="1F300C65" w14:textId="77777777" w:rsidR="000B49A7" w:rsidRPr="000B49A7" w:rsidRDefault="000B49A7" w:rsidP="000B49A7">
      <w:pPr>
        <w:pStyle w:val="FP"/>
        <w:rPr>
          <w:i/>
          <w:iCs/>
        </w:rPr>
      </w:pPr>
      <w:r w:rsidRPr="000B49A7">
        <w:rPr>
          <w:i/>
          <w:iCs/>
        </w:rPr>
        <w:t>Leo (Deutsche Telekom) objects to r02.</w:t>
      </w:r>
    </w:p>
    <w:p w14:paraId="11583A6A" w14:textId="77777777" w:rsidR="000B49A7" w:rsidRPr="000B49A7" w:rsidRDefault="000B49A7" w:rsidP="000B49A7">
      <w:pPr>
        <w:pStyle w:val="FP"/>
        <w:rPr>
          <w:i/>
          <w:iCs/>
        </w:rPr>
      </w:pPr>
      <w:r w:rsidRPr="000B49A7">
        <w:rPr>
          <w:i/>
          <w:iCs/>
        </w:rPr>
        <w:t>==== Revisions Deadline ====</w:t>
      </w:r>
    </w:p>
    <w:p w14:paraId="00C59F12" w14:textId="77777777" w:rsidR="000B49A7" w:rsidRPr="000B49A7" w:rsidRDefault="000B49A7" w:rsidP="000B49A7">
      <w:pPr>
        <w:pStyle w:val="FP"/>
        <w:rPr>
          <w:i/>
          <w:iCs/>
        </w:rPr>
      </w:pPr>
      <w:r w:rsidRPr="000B49A7">
        <w:rPr>
          <w:i/>
          <w:iCs/>
        </w:rPr>
        <w:t>==== Final Comments Deadline ====</w:t>
      </w:r>
    </w:p>
    <w:p w14:paraId="38742F9C" w14:textId="77777777" w:rsidR="000B49A7" w:rsidRPr="000B49A7" w:rsidRDefault="000B49A7" w:rsidP="000B49A7">
      <w:pPr>
        <w:pStyle w:val="FP"/>
        <w:rPr>
          <w:i/>
          <w:iCs/>
        </w:rPr>
      </w:pPr>
      <w:r w:rsidRPr="000B49A7">
        <w:rPr>
          <w:i/>
          <w:iCs/>
        </w:rPr>
        <w:t>==== Close of meeting ====</w:t>
      </w:r>
    </w:p>
    <w:p w14:paraId="5C5344BE" w14:textId="77777777" w:rsidR="000B49A7" w:rsidRPr="000B49A7" w:rsidRDefault="000B49A7" w:rsidP="000B49A7">
      <w:pPr>
        <w:pStyle w:val="FP"/>
        <w:rPr>
          <w:i/>
          <w:iCs/>
        </w:rPr>
      </w:pPr>
      <w:r w:rsidRPr="000B49A7">
        <w:rPr>
          <w:i/>
          <w:iCs/>
        </w:rPr>
        <w:t>Shabnam (Ericsson) we believe it is premature to create a WI, we need to wait for RAN conclusion before any SA2 normative work can start.</w:t>
      </w:r>
    </w:p>
    <w:p w14:paraId="018126DC" w14:textId="77777777" w:rsidR="000B49A7" w:rsidRPr="000B49A7" w:rsidRDefault="000B49A7" w:rsidP="000B49A7">
      <w:pPr>
        <w:pStyle w:val="FP"/>
        <w:rPr>
          <w:i/>
          <w:iCs/>
        </w:rPr>
      </w:pPr>
      <w:r w:rsidRPr="000B49A7">
        <w:rPr>
          <w:i/>
          <w:iCs/>
        </w:rPr>
        <w:t>Ouyang(Huawei) clarifies the RAN impact and provide another try r03.</w:t>
      </w:r>
    </w:p>
    <w:p w14:paraId="52BC86BC" w14:textId="77777777" w:rsidR="000B49A7" w:rsidRPr="000B49A7" w:rsidRDefault="000B49A7" w:rsidP="000B49A7">
      <w:pPr>
        <w:pStyle w:val="FP"/>
        <w:rPr>
          <w:i/>
          <w:iCs/>
        </w:rPr>
      </w:pPr>
      <w:proofErr w:type="spellStart"/>
      <w:r w:rsidRPr="000B49A7">
        <w:rPr>
          <w:i/>
          <w:iCs/>
        </w:rPr>
        <w:t>Hoyeon</w:t>
      </w:r>
      <w:proofErr w:type="spellEnd"/>
      <w:r w:rsidRPr="000B49A7">
        <w:rPr>
          <w:i/>
          <w:iCs/>
        </w:rPr>
        <w:t xml:space="preserve"> (Samsung) have the same view as Ericsson that it is premature to create a WI.</w:t>
      </w:r>
    </w:p>
    <w:p w14:paraId="2589B8B6" w14:textId="77777777" w:rsidR="000B49A7" w:rsidRPr="000B49A7" w:rsidRDefault="000B49A7" w:rsidP="000B49A7">
      <w:pPr>
        <w:pStyle w:val="FP"/>
        <w:rPr>
          <w:i/>
          <w:iCs/>
        </w:rPr>
      </w:pPr>
      <w:r w:rsidRPr="000B49A7">
        <w:rPr>
          <w:i/>
          <w:iCs/>
        </w:rPr>
        <w:t>LaeYoung (LGE) responds to Shabnam (Ericsson) and Ouyang (Huawei), and cannot understand/accept r03.</w:t>
      </w:r>
    </w:p>
    <w:p w14:paraId="2F7FD7F7" w14:textId="77777777" w:rsidR="000B49A7" w:rsidRPr="000B49A7" w:rsidRDefault="000B49A7" w:rsidP="000B49A7">
      <w:pPr>
        <w:pStyle w:val="FP"/>
        <w:rPr>
          <w:i/>
          <w:iCs/>
        </w:rPr>
      </w:pPr>
      <w:proofErr w:type="spellStart"/>
      <w:r w:rsidRPr="000B49A7">
        <w:rPr>
          <w:i/>
          <w:iCs/>
        </w:rPr>
        <w:t>Hoyeon</w:t>
      </w:r>
      <w:proofErr w:type="spellEnd"/>
      <w:r w:rsidRPr="000B49A7">
        <w:rPr>
          <w:i/>
          <w:iCs/>
        </w:rPr>
        <w:t xml:space="preserve"> (Samsung) proposes to discuss a new WI when we conclude the study.</w:t>
      </w:r>
    </w:p>
    <w:p w14:paraId="568CDAE6" w14:textId="77777777" w:rsidR="000B49A7" w:rsidRPr="000B49A7" w:rsidRDefault="000B49A7" w:rsidP="000B49A7">
      <w:pPr>
        <w:pStyle w:val="FP"/>
        <w:rPr>
          <w:i/>
          <w:iCs/>
        </w:rPr>
      </w:pPr>
      <w:r w:rsidRPr="000B49A7">
        <w:rPr>
          <w:i/>
          <w:iCs/>
        </w:rPr>
        <w:t xml:space="preserve">LaeYoung (LGE) responds to </w:t>
      </w:r>
      <w:proofErr w:type="spellStart"/>
      <w:r w:rsidRPr="000B49A7">
        <w:rPr>
          <w:i/>
          <w:iCs/>
        </w:rPr>
        <w:t>Hoyeon</w:t>
      </w:r>
      <w:proofErr w:type="spellEnd"/>
      <w:r w:rsidRPr="000B49A7">
        <w:rPr>
          <w:i/>
          <w:iCs/>
        </w:rPr>
        <w:t xml:space="preserve"> (Samsung).</w:t>
      </w:r>
    </w:p>
    <w:p w14:paraId="74B67DEC" w14:textId="77777777" w:rsidR="000B49A7" w:rsidRPr="000B49A7" w:rsidRDefault="000B49A7" w:rsidP="000B49A7">
      <w:pPr>
        <w:pStyle w:val="FP"/>
        <w:rPr>
          <w:i/>
          <w:iCs/>
        </w:rPr>
      </w:pPr>
      <w:r w:rsidRPr="000B49A7">
        <w:rPr>
          <w:i/>
          <w:iCs/>
        </w:rPr>
        <w:t xml:space="preserve">LaeYoung (LGE) answers to </w:t>
      </w:r>
      <w:proofErr w:type="spellStart"/>
      <w:r w:rsidRPr="000B49A7">
        <w:rPr>
          <w:i/>
          <w:iCs/>
        </w:rPr>
        <w:t>Hoyeon</w:t>
      </w:r>
      <w:proofErr w:type="spellEnd"/>
      <w:r w:rsidRPr="000B49A7">
        <w:rPr>
          <w:i/>
          <w:iCs/>
        </w:rPr>
        <w:t xml:space="preserve"> (Samsung).</w:t>
      </w:r>
    </w:p>
    <w:p w14:paraId="1809B4CF" w14:textId="77777777" w:rsidR="000B49A7" w:rsidRPr="000B49A7" w:rsidRDefault="000B49A7" w:rsidP="000B49A7">
      <w:pPr>
        <w:pStyle w:val="FP"/>
        <w:rPr>
          <w:i/>
          <w:iCs/>
        </w:rPr>
      </w:pPr>
      <w:r w:rsidRPr="000B49A7">
        <w:rPr>
          <w:i/>
          <w:iCs/>
        </w:rPr>
        <w:t>Leo (Deutsche Telekom) has the same view as Samsung: Let's conclude the study in Q1/2021 and discuss/agree the WID once the study is finalized. So please NOTE the WID proposal for advanced V2X services - Phase 2 for this meeting.</w:t>
      </w:r>
    </w:p>
    <w:p w14:paraId="476A163B" w14:textId="77777777" w:rsidR="000B49A7" w:rsidRPr="000B49A7" w:rsidRDefault="000B49A7" w:rsidP="000B49A7">
      <w:pPr>
        <w:pStyle w:val="FP"/>
        <w:rPr>
          <w:i/>
          <w:iCs/>
        </w:rPr>
      </w:pPr>
      <w:r w:rsidRPr="000B49A7">
        <w:rPr>
          <w:i/>
          <w:iCs/>
        </w:rPr>
        <w:t>Dimitris (Lenovo) has a preference to approve the WID at this meeting and start normative work at 2Q2021</w:t>
      </w:r>
    </w:p>
    <w:p w14:paraId="4BE3B5A4" w14:textId="77777777" w:rsidR="000B49A7" w:rsidRPr="000B49A7" w:rsidRDefault="000B49A7" w:rsidP="000B49A7">
      <w:pPr>
        <w:pStyle w:val="FP"/>
        <w:rPr>
          <w:i/>
          <w:iCs/>
        </w:rPr>
      </w:pPr>
      <w:r w:rsidRPr="000B49A7">
        <w:rPr>
          <w:i/>
          <w:iCs/>
        </w:rPr>
        <w:t>James Hu (AT&amp;T) has the similar view: we can conclude the study in Q1/2021 and propose the WID once the study is finalized, so option 2 is preferred.</w:t>
      </w:r>
    </w:p>
    <w:p w14:paraId="79BC371B" w14:textId="77777777" w:rsidR="000B49A7" w:rsidRPr="000B49A7" w:rsidRDefault="000B49A7" w:rsidP="000B49A7">
      <w:pPr>
        <w:pStyle w:val="FP"/>
        <w:rPr>
          <w:i/>
          <w:iCs/>
        </w:rPr>
      </w:pPr>
      <w:r w:rsidRPr="000B49A7">
        <w:rPr>
          <w:i/>
          <w:iCs/>
        </w:rPr>
        <w:lastRenderedPageBreak/>
        <w:t>Hong (Qualcomm) prefers option 2, and POSTPONE the WID.</w:t>
      </w:r>
    </w:p>
    <w:p w14:paraId="449B018B" w14:textId="77777777" w:rsidR="000B49A7" w:rsidRPr="000B49A7" w:rsidRDefault="000B49A7" w:rsidP="000B49A7">
      <w:pPr>
        <w:pStyle w:val="FP"/>
        <w:rPr>
          <w:i/>
          <w:iCs/>
        </w:rPr>
      </w:pPr>
      <w:r w:rsidRPr="000B49A7">
        <w:rPr>
          <w:i/>
          <w:iCs/>
        </w:rPr>
        <w:t>Adrian (vivo): option 2 is preferred.</w:t>
      </w:r>
    </w:p>
    <w:p w14:paraId="0996F95B" w14:textId="77777777" w:rsidR="000B49A7" w:rsidRPr="000B49A7" w:rsidRDefault="000B49A7" w:rsidP="000B49A7">
      <w:pPr>
        <w:keepLines/>
        <w:rPr>
          <w:b/>
          <w:bCs/>
        </w:rPr>
      </w:pPr>
      <w:r w:rsidRPr="000B49A7">
        <w:rPr>
          <w:b/>
          <w:bCs/>
        </w:rPr>
        <w:t>Discussion and conclusion:</w:t>
      </w:r>
    </w:p>
    <w:p w14:paraId="7FE8D2F3" w14:textId="4D3EEA52" w:rsidR="000B49A7" w:rsidRDefault="000B49A7" w:rsidP="000B49A7">
      <w:pPr>
        <w:keepLines/>
      </w:pPr>
      <w:r>
        <w:t xml:space="preserve">This was </w:t>
      </w:r>
      <w:r w:rsidRPr="000B49A7">
        <w:rPr>
          <w:color w:val="FF0000"/>
        </w:rPr>
        <w:t>postponed</w:t>
      </w:r>
      <w:r>
        <w:t>.</w:t>
      </w:r>
    </w:p>
    <w:p w14:paraId="5D73A728" w14:textId="77777777" w:rsidR="000B49A7" w:rsidRDefault="000B49A7" w:rsidP="000B49A7">
      <w:pPr>
        <w:keepNext/>
        <w:keepLines/>
        <w:pBdr>
          <w:top w:val="single" w:sz="4" w:space="1" w:color="auto"/>
        </w:pBdr>
        <w:rPr>
          <w:lang w:eastAsia="en-US"/>
        </w:rPr>
      </w:pPr>
      <w:r>
        <w:rPr>
          <w:color w:val="0000FF"/>
        </w:rPr>
        <w:t>TD S2</w:t>
      </w:r>
      <w:r>
        <w:rPr>
          <w:color w:val="0000FF"/>
        </w:rPr>
        <w:noBreakHyphen/>
        <w:t>2008602</w:t>
      </w:r>
      <w:r>
        <w:t xml:space="preserve"> (TS OR TR COVER) Cover page for TR 23.752 for Approval to TSG SA (Source: CATT, OPPO)</w:t>
      </w:r>
    </w:p>
    <w:p w14:paraId="38E0A10B" w14:textId="77777777" w:rsidR="000B49A7" w:rsidRPr="000B49A7" w:rsidRDefault="000B49A7" w:rsidP="000B49A7">
      <w:pPr>
        <w:pStyle w:val="FP"/>
        <w:rPr>
          <w:b/>
          <w:bCs/>
          <w:i/>
          <w:iCs/>
        </w:rPr>
      </w:pPr>
      <w:r w:rsidRPr="000B49A7">
        <w:rPr>
          <w:b/>
          <w:bCs/>
          <w:i/>
          <w:iCs/>
        </w:rPr>
        <w:t>e-mail comments:</w:t>
      </w:r>
    </w:p>
    <w:p w14:paraId="1C8EF1F9" w14:textId="77777777" w:rsidR="000B49A7" w:rsidRPr="000B49A7" w:rsidRDefault="000B49A7" w:rsidP="000B49A7">
      <w:pPr>
        <w:pStyle w:val="FP"/>
        <w:rPr>
          <w:i/>
          <w:iCs/>
        </w:rPr>
      </w:pPr>
      <w:r w:rsidRPr="000B49A7">
        <w:rPr>
          <w:i/>
          <w:iCs/>
        </w:rPr>
        <w:t>==== Final Comments Deadline ====</w:t>
      </w:r>
    </w:p>
    <w:p w14:paraId="32E5A22B" w14:textId="77777777" w:rsidR="000B49A7" w:rsidRPr="000B49A7" w:rsidRDefault="000B49A7" w:rsidP="000B49A7">
      <w:pPr>
        <w:pStyle w:val="FP"/>
        <w:rPr>
          <w:i/>
          <w:iCs/>
        </w:rPr>
      </w:pPr>
      <w:r w:rsidRPr="000B49A7">
        <w:rPr>
          <w:i/>
          <w:iCs/>
        </w:rPr>
        <w:t>==== Close of meeting ====</w:t>
      </w:r>
    </w:p>
    <w:p w14:paraId="2E8B14C1" w14:textId="77777777" w:rsidR="000B49A7" w:rsidRPr="000B49A7" w:rsidRDefault="000B49A7" w:rsidP="000B49A7">
      <w:pPr>
        <w:pStyle w:val="FP"/>
        <w:rPr>
          <w:i/>
          <w:iCs/>
        </w:rPr>
      </w:pPr>
      <w:r w:rsidRPr="000B49A7">
        <w:rPr>
          <w:i/>
          <w:iCs/>
        </w:rPr>
        <w:t xml:space="preserve">Deng </w:t>
      </w:r>
      <w:proofErr w:type="spellStart"/>
      <w:r w:rsidRPr="000B49A7">
        <w:rPr>
          <w:i/>
          <w:iCs/>
        </w:rPr>
        <w:t>Qiang</w:t>
      </w:r>
      <w:proofErr w:type="spellEnd"/>
      <w:r w:rsidRPr="000B49A7">
        <w:rPr>
          <w:i/>
          <w:iCs/>
        </w:rPr>
        <w:t xml:space="preserve"> (CATT) provides r01 of FS_5G_ProSe cover page.</w:t>
      </w:r>
    </w:p>
    <w:p w14:paraId="28A7EE61" w14:textId="77777777" w:rsidR="000B49A7" w:rsidRPr="000B49A7" w:rsidRDefault="000B49A7" w:rsidP="000B49A7">
      <w:pPr>
        <w:keepLines/>
        <w:rPr>
          <w:b/>
          <w:bCs/>
        </w:rPr>
      </w:pPr>
      <w:r w:rsidRPr="000B49A7">
        <w:rPr>
          <w:b/>
          <w:bCs/>
        </w:rPr>
        <w:t>Discussion and conclusion:</w:t>
      </w:r>
    </w:p>
    <w:p w14:paraId="4FA4C2BF" w14:textId="2BCEECA1" w:rsidR="000B49A7" w:rsidRDefault="000B49A7" w:rsidP="000B49A7">
      <w:pPr>
        <w:keepLines/>
      </w:pPr>
      <w:r w:rsidRPr="000B49A7">
        <w:rPr>
          <w:b/>
          <w:bCs/>
        </w:rPr>
        <w:t xml:space="preserve">SA WG2 Chair: TR not ready for approval. Should be sent for information. </w:t>
      </w:r>
      <w:r>
        <w:t>CATT commented that they considered this ready for approval. The SA WG2 Chair replied that approving the TR would place it under change control and an overhead of CRs to the TR would be incurred</w:t>
      </w:r>
      <w:r w:rsidR="00CC3DC4">
        <w:t>, also there are many outstanding issues. Ericsson agreed with way forward from SA WG2 Chair</w:t>
      </w:r>
      <w:r>
        <w:t xml:space="preserve">. Ericsson suggested adding the dependency on RAN WG2, SA WG5 and SA WG3 </w:t>
      </w:r>
      <w:r>
        <w:rPr>
          <w:i/>
          <w:iCs/>
        </w:rPr>
        <w:t>taking into account f</w:t>
      </w:r>
      <w:r w:rsidRPr="000B49A7">
        <w:rPr>
          <w:i/>
          <w:iCs/>
        </w:rPr>
        <w:t>eedback</w:t>
      </w:r>
      <w:r>
        <w:t xml:space="preserve"> (rather than </w:t>
      </w:r>
      <w:r>
        <w:rPr>
          <w:i/>
          <w:iCs/>
        </w:rPr>
        <w:t>in c</w:t>
      </w:r>
      <w:r w:rsidRPr="000B49A7">
        <w:rPr>
          <w:i/>
          <w:iCs/>
        </w:rPr>
        <w:t>ooperatio</w:t>
      </w:r>
      <w:r>
        <w:rPr>
          <w:i/>
          <w:iCs/>
        </w:rPr>
        <w:t>n with</w:t>
      </w:r>
      <w:r>
        <w:t>)</w:t>
      </w:r>
      <w:r w:rsidR="00CC3DC4">
        <w:t xml:space="preserve"> </w:t>
      </w:r>
      <w:r>
        <w:t xml:space="preserve">to the cover sheet and sending the TR for information. This was </w:t>
      </w:r>
      <w:r w:rsidR="00DA644F">
        <w:rPr>
          <w:color w:val="FF0000"/>
        </w:rPr>
        <w:t>agreed</w:t>
      </w:r>
      <w:r>
        <w:t xml:space="preserve"> and was revised, to send</w:t>
      </w:r>
      <w:r w:rsidR="00DA644F">
        <w:t xml:space="preserve"> to TSG SA</w:t>
      </w:r>
      <w:r>
        <w:t xml:space="preserve"> </w:t>
      </w:r>
      <w:r w:rsidRPr="00DA644F">
        <w:rPr>
          <w:b/>
          <w:bCs/>
        </w:rPr>
        <w:t>for information</w:t>
      </w:r>
      <w:r>
        <w:t xml:space="preserv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2009231</w:t>
      </w:r>
      <w:r>
        <w:t xml:space="preserve">, which was </w:t>
      </w:r>
      <w:r>
        <w:rPr>
          <w:color w:val="FF0000"/>
        </w:rPr>
        <w:t>approved</w:t>
      </w:r>
      <w:r>
        <w:t>.</w:t>
      </w:r>
    </w:p>
    <w:p w14:paraId="17407005" w14:textId="77777777" w:rsidR="00DA644F" w:rsidRDefault="00DA644F" w:rsidP="00DA644F">
      <w:pPr>
        <w:keepNext/>
        <w:keepLines/>
        <w:pBdr>
          <w:top w:val="single" w:sz="4" w:space="1" w:color="auto"/>
        </w:pBdr>
        <w:rPr>
          <w:lang w:eastAsia="en-US"/>
        </w:rPr>
      </w:pPr>
      <w:r>
        <w:rPr>
          <w:color w:val="0000FF"/>
        </w:rPr>
        <w:t>TD S2</w:t>
      </w:r>
      <w:r>
        <w:rPr>
          <w:color w:val="0000FF"/>
        </w:rPr>
        <w:noBreakHyphen/>
        <w:t>2008601</w:t>
      </w:r>
      <w:r>
        <w:t xml:space="preserve"> (WID NEW) New WID on System enhancement for Proximity based Services in 5GS. (Source: CATT, OPPO)</w:t>
      </w:r>
    </w:p>
    <w:p w14:paraId="1E16356B" w14:textId="77777777" w:rsidR="00DA644F" w:rsidRPr="000B49A7" w:rsidRDefault="00DA644F" w:rsidP="00DA644F">
      <w:pPr>
        <w:pStyle w:val="FP"/>
        <w:rPr>
          <w:b/>
          <w:bCs/>
          <w:i/>
          <w:iCs/>
        </w:rPr>
      </w:pPr>
      <w:r w:rsidRPr="000B49A7">
        <w:rPr>
          <w:b/>
          <w:bCs/>
          <w:i/>
          <w:iCs/>
        </w:rPr>
        <w:t>e-mail comments:</w:t>
      </w:r>
    </w:p>
    <w:p w14:paraId="550C0AA5" w14:textId="77777777" w:rsidR="00DA644F" w:rsidRPr="000B49A7" w:rsidRDefault="00DA644F" w:rsidP="00DA644F">
      <w:pPr>
        <w:pStyle w:val="FP"/>
        <w:rPr>
          <w:i/>
          <w:iCs/>
        </w:rPr>
      </w:pPr>
      <w:r w:rsidRPr="000B49A7">
        <w:rPr>
          <w:i/>
          <w:iCs/>
        </w:rPr>
        <w:t>Hannu (Nokia) asks question on UE-to-Network relaying.</w:t>
      </w:r>
    </w:p>
    <w:p w14:paraId="4A014A0C" w14:textId="77777777" w:rsidR="00DA644F" w:rsidRPr="000B49A7" w:rsidRDefault="00DA644F" w:rsidP="00DA644F">
      <w:pPr>
        <w:pStyle w:val="FP"/>
        <w:rPr>
          <w:i/>
          <w:iCs/>
        </w:rPr>
      </w:pPr>
      <w:r w:rsidRPr="000B49A7">
        <w:rPr>
          <w:i/>
          <w:iCs/>
        </w:rPr>
        <w:t>Hannu (Nokia) proposes only concluded items for the normative work and revises to r01.</w:t>
      </w:r>
    </w:p>
    <w:p w14:paraId="2E82984F" w14:textId="77777777" w:rsidR="00DA644F" w:rsidRPr="000B49A7" w:rsidRDefault="00DA644F" w:rsidP="00DA644F">
      <w:pPr>
        <w:pStyle w:val="FP"/>
        <w:rPr>
          <w:i/>
          <w:iCs/>
        </w:rPr>
      </w:pPr>
      <w:r w:rsidRPr="000B49A7">
        <w:rPr>
          <w:i/>
          <w:iCs/>
        </w:rPr>
        <w:t xml:space="preserve">Deng </w:t>
      </w:r>
      <w:proofErr w:type="spellStart"/>
      <w:r w:rsidRPr="000B49A7">
        <w:rPr>
          <w:i/>
          <w:iCs/>
        </w:rPr>
        <w:t>Qiang</w:t>
      </w:r>
      <w:proofErr w:type="spellEnd"/>
      <w:r w:rsidRPr="000B49A7">
        <w:rPr>
          <w:i/>
          <w:iCs/>
        </w:rPr>
        <w:t xml:space="preserve"> (CATT) comments.</w:t>
      </w:r>
    </w:p>
    <w:p w14:paraId="6319E264" w14:textId="77777777" w:rsidR="00DA644F" w:rsidRPr="000B49A7" w:rsidRDefault="00DA644F" w:rsidP="00DA644F">
      <w:pPr>
        <w:pStyle w:val="FP"/>
        <w:rPr>
          <w:i/>
          <w:iCs/>
        </w:rPr>
      </w:pPr>
      <w:r w:rsidRPr="000B49A7">
        <w:rPr>
          <w:i/>
          <w:iCs/>
        </w:rPr>
        <w:t>Thouraya (Orange) asks to add Orange as a supporting company.</w:t>
      </w:r>
    </w:p>
    <w:p w14:paraId="730F1268" w14:textId="77777777" w:rsidR="00DA644F" w:rsidRPr="000B49A7" w:rsidRDefault="00DA644F" w:rsidP="00DA644F">
      <w:pPr>
        <w:pStyle w:val="FP"/>
        <w:rPr>
          <w:i/>
          <w:iCs/>
        </w:rPr>
      </w:pPr>
      <w:r w:rsidRPr="000B49A7">
        <w:rPr>
          <w:i/>
          <w:iCs/>
        </w:rPr>
        <w:t xml:space="preserve">Hannu (Nokia) replies to Deng </w:t>
      </w:r>
      <w:proofErr w:type="spellStart"/>
      <w:r w:rsidRPr="000B49A7">
        <w:rPr>
          <w:i/>
          <w:iCs/>
        </w:rPr>
        <w:t>Qiang</w:t>
      </w:r>
      <w:proofErr w:type="spellEnd"/>
      <w:r w:rsidRPr="000B49A7">
        <w:rPr>
          <w:i/>
          <w:iCs/>
        </w:rPr>
        <w:t xml:space="preserve"> (CATT).</w:t>
      </w:r>
    </w:p>
    <w:p w14:paraId="24421831" w14:textId="77777777" w:rsidR="00DA644F" w:rsidRPr="000B49A7" w:rsidRDefault="00DA644F" w:rsidP="00DA644F">
      <w:pPr>
        <w:pStyle w:val="FP"/>
        <w:rPr>
          <w:i/>
          <w:iCs/>
        </w:rPr>
      </w:pPr>
      <w:r w:rsidRPr="000B49A7">
        <w:rPr>
          <w:i/>
          <w:iCs/>
        </w:rPr>
        <w:t>==== Revisions Deadline ====</w:t>
      </w:r>
    </w:p>
    <w:p w14:paraId="16A6E5BF" w14:textId="77777777" w:rsidR="00DA644F" w:rsidRPr="000B49A7" w:rsidRDefault="00DA644F" w:rsidP="00DA644F">
      <w:pPr>
        <w:pStyle w:val="FP"/>
        <w:rPr>
          <w:i/>
          <w:iCs/>
        </w:rPr>
      </w:pPr>
      <w:r w:rsidRPr="000B49A7">
        <w:rPr>
          <w:i/>
          <w:iCs/>
        </w:rPr>
        <w:t>Ihab Guirguis (FirstNet) Disagree with proposal in r01 from Nokia to remove items that have not been concluded due to dependency on input from RAN or/and SA3.</w:t>
      </w:r>
    </w:p>
    <w:p w14:paraId="1BC890FA" w14:textId="77777777" w:rsidR="00DA644F" w:rsidRPr="000B49A7" w:rsidRDefault="00DA644F" w:rsidP="00DA644F">
      <w:pPr>
        <w:pStyle w:val="FP"/>
        <w:rPr>
          <w:i/>
          <w:iCs/>
        </w:rPr>
      </w:pPr>
      <w:r w:rsidRPr="000B49A7">
        <w:rPr>
          <w:i/>
          <w:iCs/>
        </w:rPr>
        <w:t>James Hu (AT&amp;T) agree with FirstNet that we need to figure out a way to include items have not yet been concluded due to dependency on input from RAN or/and SA3. The UE to Network relay is an important aspects of this study and we would like to have it included in R17 normative work.</w:t>
      </w:r>
    </w:p>
    <w:p w14:paraId="786E9052" w14:textId="77777777" w:rsidR="00DA644F" w:rsidRPr="000B49A7" w:rsidRDefault="00DA644F" w:rsidP="00DA644F">
      <w:pPr>
        <w:pStyle w:val="FP"/>
        <w:rPr>
          <w:i/>
          <w:iCs/>
        </w:rPr>
      </w:pPr>
      <w:r w:rsidRPr="000B49A7">
        <w:rPr>
          <w:i/>
          <w:iCs/>
        </w:rPr>
        <w:t xml:space="preserve">Deng </w:t>
      </w:r>
      <w:proofErr w:type="spellStart"/>
      <w:r w:rsidRPr="000B49A7">
        <w:rPr>
          <w:i/>
          <w:iCs/>
        </w:rPr>
        <w:t>Qiang</w:t>
      </w:r>
      <w:proofErr w:type="spellEnd"/>
      <w:r w:rsidRPr="000B49A7">
        <w:rPr>
          <w:i/>
          <w:iCs/>
        </w:rPr>
        <w:t xml:space="preserve"> (CATT) provides r02.</w:t>
      </w:r>
    </w:p>
    <w:p w14:paraId="44A3A142" w14:textId="77777777" w:rsidR="00DA644F" w:rsidRPr="000B49A7" w:rsidRDefault="00DA644F" w:rsidP="00DA644F">
      <w:pPr>
        <w:pStyle w:val="FP"/>
        <w:rPr>
          <w:i/>
          <w:iCs/>
        </w:rPr>
      </w:pPr>
      <w:r w:rsidRPr="000B49A7">
        <w:rPr>
          <w:i/>
          <w:iCs/>
        </w:rPr>
        <w:t>Walter Dees (Philips) supports r02 and wants Philips to be added as supporting company</w:t>
      </w:r>
    </w:p>
    <w:p w14:paraId="546E4A66" w14:textId="77777777" w:rsidR="00DA644F" w:rsidRPr="000B49A7" w:rsidRDefault="00DA644F" w:rsidP="00DA644F">
      <w:pPr>
        <w:pStyle w:val="FP"/>
        <w:rPr>
          <w:i/>
          <w:iCs/>
        </w:rPr>
      </w:pPr>
      <w:r w:rsidRPr="000B49A7">
        <w:rPr>
          <w:i/>
          <w:iCs/>
        </w:rPr>
        <w:t>Jianhua(OPPO) provides r03</w:t>
      </w:r>
    </w:p>
    <w:p w14:paraId="26291AB3" w14:textId="77777777" w:rsidR="00DA644F" w:rsidRPr="000B49A7" w:rsidRDefault="00DA644F" w:rsidP="00DA644F">
      <w:pPr>
        <w:pStyle w:val="FP"/>
        <w:rPr>
          <w:i/>
          <w:iCs/>
        </w:rPr>
      </w:pPr>
      <w:r w:rsidRPr="000B49A7">
        <w:rPr>
          <w:i/>
          <w:iCs/>
        </w:rPr>
        <w:t>Toon(KPN) supports r03, but requests to have the REFEC WID added as a related work item</w:t>
      </w:r>
    </w:p>
    <w:p w14:paraId="11F2113C" w14:textId="77777777" w:rsidR="00DA644F" w:rsidRPr="000B49A7" w:rsidRDefault="00DA644F" w:rsidP="00DA644F">
      <w:pPr>
        <w:pStyle w:val="FP"/>
        <w:rPr>
          <w:i/>
          <w:iCs/>
        </w:rPr>
      </w:pPr>
      <w:r w:rsidRPr="000B49A7">
        <w:rPr>
          <w:i/>
          <w:iCs/>
        </w:rPr>
        <w:t>Haris (Qualcomm) comments that reference to REFEC is not appropriate for the normative WID</w:t>
      </w:r>
    </w:p>
    <w:p w14:paraId="0E8BD3DC" w14:textId="77777777" w:rsidR="00DA644F" w:rsidRPr="000B49A7" w:rsidRDefault="00DA644F" w:rsidP="00DA644F">
      <w:pPr>
        <w:pStyle w:val="FP"/>
        <w:rPr>
          <w:i/>
          <w:iCs/>
        </w:rPr>
      </w:pPr>
      <w:r w:rsidRPr="000B49A7">
        <w:rPr>
          <w:i/>
          <w:iCs/>
        </w:rPr>
        <w:t>Ihab Guirguis (FirstNet) Comments on r03. Also, add FirstNet a supporting company</w:t>
      </w:r>
    </w:p>
    <w:p w14:paraId="254B6714" w14:textId="77777777" w:rsidR="00DA644F" w:rsidRPr="000B49A7" w:rsidRDefault="00DA644F" w:rsidP="00DA644F">
      <w:pPr>
        <w:pStyle w:val="FP"/>
        <w:rPr>
          <w:i/>
          <w:iCs/>
        </w:rPr>
      </w:pPr>
      <w:r w:rsidRPr="000B49A7">
        <w:rPr>
          <w:i/>
          <w:iCs/>
        </w:rPr>
        <w:t>==== Final Comments Deadline ====</w:t>
      </w:r>
    </w:p>
    <w:p w14:paraId="58BE4108" w14:textId="77777777" w:rsidR="00DA644F" w:rsidRPr="000B49A7" w:rsidRDefault="00DA644F" w:rsidP="00DA644F">
      <w:pPr>
        <w:pStyle w:val="FP"/>
        <w:rPr>
          <w:i/>
          <w:iCs/>
        </w:rPr>
      </w:pPr>
      <w:r w:rsidRPr="000B49A7">
        <w:rPr>
          <w:i/>
          <w:iCs/>
        </w:rPr>
        <w:t xml:space="preserve">Deng </w:t>
      </w:r>
      <w:proofErr w:type="spellStart"/>
      <w:r w:rsidRPr="000B49A7">
        <w:rPr>
          <w:i/>
          <w:iCs/>
        </w:rPr>
        <w:t>Qiang</w:t>
      </w:r>
      <w:proofErr w:type="spellEnd"/>
      <w:r w:rsidRPr="000B49A7">
        <w:rPr>
          <w:i/>
          <w:iCs/>
        </w:rPr>
        <w:t xml:space="preserve"> (CATT) provides r04 by including the improvement and supporting companies.</w:t>
      </w:r>
    </w:p>
    <w:p w14:paraId="15D1B6C9" w14:textId="77777777" w:rsidR="00DA644F" w:rsidRPr="000B49A7" w:rsidRDefault="00DA644F" w:rsidP="00DA644F">
      <w:pPr>
        <w:pStyle w:val="FP"/>
        <w:rPr>
          <w:i/>
          <w:iCs/>
        </w:rPr>
      </w:pPr>
      <w:r w:rsidRPr="000B49A7">
        <w:rPr>
          <w:i/>
          <w:iCs/>
        </w:rPr>
        <w:t>==== Close of meeting ====</w:t>
      </w:r>
    </w:p>
    <w:p w14:paraId="295DFF8F" w14:textId="77777777" w:rsidR="00DA644F" w:rsidRPr="000B49A7" w:rsidRDefault="00DA644F" w:rsidP="00DA644F">
      <w:pPr>
        <w:pStyle w:val="FP"/>
        <w:rPr>
          <w:i/>
          <w:iCs/>
        </w:rPr>
      </w:pPr>
      <w:r w:rsidRPr="000B49A7">
        <w:rPr>
          <w:i/>
          <w:iCs/>
        </w:rPr>
        <w:t>Steve (Huawei) provides r05 in drafts, supporting both L2 &amp; L3 relaying</w:t>
      </w:r>
    </w:p>
    <w:p w14:paraId="1621CFD1" w14:textId="77777777" w:rsidR="00DA644F" w:rsidRPr="000B49A7" w:rsidRDefault="00DA644F" w:rsidP="00DA644F">
      <w:pPr>
        <w:pStyle w:val="FP"/>
        <w:rPr>
          <w:i/>
          <w:iCs/>
        </w:rPr>
      </w:pPr>
      <w:r w:rsidRPr="000B49A7">
        <w:rPr>
          <w:i/>
          <w:iCs/>
        </w:rPr>
        <w:t>Guillaume (MediaTek) supports r05.</w:t>
      </w:r>
    </w:p>
    <w:p w14:paraId="2A2E479D" w14:textId="77777777" w:rsidR="00DA644F" w:rsidRPr="000B49A7" w:rsidRDefault="00DA644F" w:rsidP="00DA644F">
      <w:pPr>
        <w:pStyle w:val="FP"/>
        <w:rPr>
          <w:i/>
          <w:iCs/>
        </w:rPr>
      </w:pPr>
      <w:r w:rsidRPr="000B49A7">
        <w:rPr>
          <w:i/>
          <w:iCs/>
        </w:rPr>
        <w:t>Mehrdad (Samsung) comments on r05 to understand what happens in normative based on this.</w:t>
      </w:r>
    </w:p>
    <w:p w14:paraId="4C7E1ED6" w14:textId="77777777" w:rsidR="00DA644F" w:rsidRPr="000B49A7" w:rsidRDefault="00DA644F" w:rsidP="00DA644F">
      <w:pPr>
        <w:pStyle w:val="FP"/>
        <w:rPr>
          <w:i/>
          <w:iCs/>
        </w:rPr>
      </w:pPr>
      <w:r w:rsidRPr="000B49A7">
        <w:rPr>
          <w:i/>
          <w:iCs/>
        </w:rPr>
        <w:t>Steve (Huawei) comments</w:t>
      </w:r>
    </w:p>
    <w:p w14:paraId="1D71D88D" w14:textId="77777777" w:rsidR="00DA644F" w:rsidRPr="000B49A7" w:rsidRDefault="00DA644F" w:rsidP="00DA644F">
      <w:pPr>
        <w:pStyle w:val="FP"/>
        <w:rPr>
          <w:i/>
          <w:iCs/>
        </w:rPr>
      </w:pPr>
      <w:r w:rsidRPr="000B49A7">
        <w:rPr>
          <w:i/>
          <w:iCs/>
        </w:rPr>
        <w:t>Ihab Guirguis (FirstNet) Add FirstNet as a supporting company.</w:t>
      </w:r>
    </w:p>
    <w:p w14:paraId="338D66C6" w14:textId="77777777" w:rsidR="00DA644F" w:rsidRPr="000B49A7" w:rsidRDefault="00DA644F" w:rsidP="00DA644F">
      <w:pPr>
        <w:pStyle w:val="FP"/>
        <w:rPr>
          <w:i/>
          <w:iCs/>
        </w:rPr>
      </w:pPr>
      <w:r w:rsidRPr="000B49A7">
        <w:rPr>
          <w:i/>
          <w:iCs/>
        </w:rPr>
        <w:t xml:space="preserve">Deng </w:t>
      </w:r>
      <w:proofErr w:type="spellStart"/>
      <w:r w:rsidRPr="000B49A7">
        <w:rPr>
          <w:i/>
          <w:iCs/>
        </w:rPr>
        <w:t>Qiang</w:t>
      </w:r>
      <w:proofErr w:type="spellEnd"/>
      <w:r w:rsidRPr="000B49A7">
        <w:rPr>
          <w:i/>
          <w:iCs/>
        </w:rPr>
        <w:t xml:space="preserve"> (CATT) suggests taking r04 as basis for CC#4 discussion</w:t>
      </w:r>
    </w:p>
    <w:p w14:paraId="52AC93B1" w14:textId="77777777" w:rsidR="00DA644F" w:rsidRPr="000B49A7" w:rsidRDefault="00DA644F" w:rsidP="00DA644F">
      <w:pPr>
        <w:pStyle w:val="FP"/>
        <w:rPr>
          <w:i/>
          <w:iCs/>
        </w:rPr>
      </w:pPr>
      <w:r w:rsidRPr="000B49A7">
        <w:rPr>
          <w:i/>
          <w:iCs/>
        </w:rPr>
        <w:t>James Hu (AT&amp;T) supports using r04 as a base for the discussion.</w:t>
      </w:r>
    </w:p>
    <w:p w14:paraId="41AADE5E" w14:textId="77777777" w:rsidR="00DA644F" w:rsidRPr="000B49A7" w:rsidRDefault="00DA644F" w:rsidP="00DA644F">
      <w:pPr>
        <w:pStyle w:val="FP"/>
        <w:rPr>
          <w:i/>
          <w:iCs/>
        </w:rPr>
      </w:pPr>
      <w:proofErr w:type="spellStart"/>
      <w:r w:rsidRPr="000B49A7">
        <w:rPr>
          <w:i/>
          <w:iCs/>
        </w:rPr>
        <w:t>Matrixx</w:t>
      </w:r>
      <w:proofErr w:type="spellEnd"/>
      <w:r w:rsidRPr="000B49A7">
        <w:rPr>
          <w:i/>
          <w:iCs/>
        </w:rPr>
        <w:t xml:space="preserve"> is supporting this WID, please add.</w:t>
      </w:r>
    </w:p>
    <w:p w14:paraId="532199A8" w14:textId="77777777" w:rsidR="00DA644F" w:rsidRPr="000B49A7" w:rsidRDefault="00DA644F" w:rsidP="00DA644F">
      <w:pPr>
        <w:pStyle w:val="FP"/>
        <w:rPr>
          <w:i/>
          <w:iCs/>
        </w:rPr>
      </w:pPr>
      <w:r w:rsidRPr="000B49A7">
        <w:rPr>
          <w:i/>
          <w:iCs/>
        </w:rPr>
        <w:t>Haris (Qualcomm) proposes r06</w:t>
      </w:r>
    </w:p>
    <w:p w14:paraId="4B10B63F" w14:textId="77777777" w:rsidR="00DA644F" w:rsidRPr="000B49A7" w:rsidRDefault="00DA644F" w:rsidP="00DA644F">
      <w:pPr>
        <w:pStyle w:val="FP"/>
        <w:rPr>
          <w:i/>
          <w:iCs/>
        </w:rPr>
      </w:pPr>
      <w:r w:rsidRPr="000B49A7">
        <w:rPr>
          <w:i/>
          <w:iCs/>
        </w:rPr>
        <w:t>Laurent (Nokia) supports the way forward proposed by Haris in r06</w:t>
      </w:r>
    </w:p>
    <w:p w14:paraId="5B2C5E29" w14:textId="77777777" w:rsidR="00DA644F" w:rsidRPr="000B49A7" w:rsidRDefault="00DA644F" w:rsidP="00DA644F">
      <w:pPr>
        <w:pStyle w:val="FP"/>
        <w:rPr>
          <w:i/>
          <w:iCs/>
        </w:rPr>
      </w:pPr>
      <w:r w:rsidRPr="000B49A7">
        <w:rPr>
          <w:i/>
          <w:iCs/>
        </w:rPr>
        <w:t>Steve (Huawei) does not agree with r06</w:t>
      </w:r>
    </w:p>
    <w:p w14:paraId="50252B7A" w14:textId="77777777" w:rsidR="00DA644F" w:rsidRPr="000B49A7" w:rsidRDefault="00DA644F" w:rsidP="00DA644F">
      <w:pPr>
        <w:pStyle w:val="FP"/>
        <w:rPr>
          <w:i/>
          <w:iCs/>
        </w:rPr>
      </w:pPr>
      <w:r w:rsidRPr="000B49A7">
        <w:rPr>
          <w:i/>
          <w:iCs/>
        </w:rPr>
        <w:t>Mehrdad (Samsung) suggests to use r04 as the baseline for discussions in CC#4.</w:t>
      </w:r>
    </w:p>
    <w:p w14:paraId="3D01C654" w14:textId="77777777" w:rsidR="00DA644F" w:rsidRPr="000B49A7" w:rsidRDefault="00DA644F" w:rsidP="00DA644F">
      <w:pPr>
        <w:pStyle w:val="FP"/>
        <w:rPr>
          <w:i/>
          <w:iCs/>
        </w:rPr>
      </w:pPr>
      <w:r w:rsidRPr="000B49A7">
        <w:rPr>
          <w:i/>
          <w:iCs/>
        </w:rPr>
        <w:t>Ihab Guirguis (FirstNet) supports using r04 as a base for the discussion.</w:t>
      </w:r>
    </w:p>
    <w:p w14:paraId="08226AA6" w14:textId="77777777" w:rsidR="00DA644F" w:rsidRPr="000B49A7" w:rsidRDefault="00DA644F" w:rsidP="00DA644F">
      <w:pPr>
        <w:keepLines/>
        <w:rPr>
          <w:b/>
          <w:bCs/>
        </w:rPr>
      </w:pPr>
      <w:r w:rsidRPr="000B49A7">
        <w:rPr>
          <w:b/>
          <w:bCs/>
        </w:rPr>
        <w:t>Discussion and conclusion:</w:t>
      </w:r>
    </w:p>
    <w:p w14:paraId="4D70D6E7" w14:textId="0764560B" w:rsidR="000B49A7" w:rsidRPr="00DA644F" w:rsidRDefault="00DA644F" w:rsidP="000B49A7">
      <w:pPr>
        <w:keepLines/>
      </w:pPr>
      <w:r w:rsidRPr="00DA644F">
        <w:rPr>
          <w:b/>
          <w:bCs/>
        </w:rPr>
        <w:t xml:space="preserve">The SA WG2 Chair commented that a single Rapporteur should be identified unless there is a good reason for more than one. </w:t>
      </w:r>
      <w:r>
        <w:t xml:space="preserve">r06 was the latest revision. CATT suggested considering r04. The note should be clarified that the decision on Layer 2 or Layer 3 support is awaiting feedback.  Samsung commented that we have not supported both layer 2 and layer 3 before. The TR cover sheet was agreed with this text. Nokia commented that item 7 and 8 should only state that UE-NW and UE-UE Relay is done, without mentioning how it will be done (Layer 2/Layer 3). MediaTek suggested r04 covers the comments made. for r04, 'in cooperation with' should be updated as for the TR cover sheet. A single rapporteur should be decided upon and the completion dates should be 2021. r04 with this clarification was </w:t>
      </w:r>
      <w:r>
        <w:rPr>
          <w:color w:val="FF0000"/>
        </w:rPr>
        <w:t>agreed</w:t>
      </w:r>
      <w:r>
        <w:t xml:space="preserve"> and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2009232</w:t>
      </w:r>
      <w:r>
        <w:t xml:space="preserve">, which was </w:t>
      </w:r>
      <w:r>
        <w:rPr>
          <w:color w:val="FF0000"/>
        </w:rPr>
        <w:t>approved</w:t>
      </w:r>
      <w:r>
        <w:t>.</w:t>
      </w:r>
    </w:p>
    <w:p w14:paraId="28EE08F2" w14:textId="77777777" w:rsidR="00DA644F" w:rsidRDefault="00DA644F" w:rsidP="00DA644F">
      <w:pPr>
        <w:keepNext/>
        <w:keepLines/>
        <w:pBdr>
          <w:top w:val="single" w:sz="4" w:space="1" w:color="auto"/>
        </w:pBdr>
        <w:rPr>
          <w:lang w:eastAsia="en-US"/>
        </w:rPr>
      </w:pPr>
      <w:r>
        <w:rPr>
          <w:color w:val="0000FF"/>
        </w:rPr>
        <w:t>TD S2</w:t>
      </w:r>
      <w:r>
        <w:rPr>
          <w:color w:val="0000FF"/>
        </w:rPr>
        <w:noBreakHyphen/>
        <w:t>2009070</w:t>
      </w:r>
      <w:r>
        <w:t xml:space="preserve"> (TS OR TR COVER) </w:t>
      </w:r>
      <w:proofErr w:type="spellStart"/>
      <w:r>
        <w:t>FS_IIoT</w:t>
      </w:r>
      <w:proofErr w:type="spellEnd"/>
      <w:r>
        <w:t xml:space="preserve"> TR cover sheet (Source: Nokia </w:t>
      </w:r>
      <w:proofErr w:type="spellStart"/>
      <w:r>
        <w:t>Nokia</w:t>
      </w:r>
      <w:proofErr w:type="spellEnd"/>
      <w:r>
        <w:t xml:space="preserve"> Shanghai Bell (Rapporteur))</w:t>
      </w:r>
    </w:p>
    <w:p w14:paraId="4ED9F26C" w14:textId="77777777" w:rsidR="00DA644F" w:rsidRPr="000B49A7" w:rsidRDefault="00DA644F" w:rsidP="00DA644F">
      <w:pPr>
        <w:pStyle w:val="FP"/>
        <w:rPr>
          <w:b/>
          <w:bCs/>
          <w:i/>
          <w:iCs/>
        </w:rPr>
      </w:pPr>
      <w:r w:rsidRPr="000B49A7">
        <w:rPr>
          <w:b/>
          <w:bCs/>
          <w:i/>
          <w:iCs/>
        </w:rPr>
        <w:t>e-mail comments:</w:t>
      </w:r>
    </w:p>
    <w:p w14:paraId="1A35F027" w14:textId="77777777" w:rsidR="00DA644F" w:rsidRPr="000B49A7" w:rsidRDefault="00DA644F" w:rsidP="00DA644F">
      <w:pPr>
        <w:pStyle w:val="FP"/>
        <w:rPr>
          <w:i/>
          <w:iCs/>
        </w:rPr>
      </w:pPr>
      <w:r w:rsidRPr="000B49A7">
        <w:rPr>
          <w:i/>
          <w:iCs/>
        </w:rPr>
        <w:lastRenderedPageBreak/>
        <w:t>==== Final Comments Deadline ====</w:t>
      </w:r>
    </w:p>
    <w:p w14:paraId="224AD69F" w14:textId="77777777" w:rsidR="00DA644F" w:rsidRPr="000B49A7" w:rsidRDefault="00DA644F" w:rsidP="00DA644F">
      <w:pPr>
        <w:pStyle w:val="FP"/>
        <w:rPr>
          <w:i/>
          <w:iCs/>
        </w:rPr>
      </w:pPr>
      <w:r w:rsidRPr="000B49A7">
        <w:rPr>
          <w:i/>
          <w:iCs/>
        </w:rPr>
        <w:t>==== Close of meeting ====</w:t>
      </w:r>
    </w:p>
    <w:p w14:paraId="2C184C0F" w14:textId="77777777" w:rsidR="00DA644F" w:rsidRPr="000B49A7" w:rsidRDefault="00DA644F" w:rsidP="00DA644F">
      <w:pPr>
        <w:pStyle w:val="FP"/>
        <w:rPr>
          <w:i/>
          <w:iCs/>
        </w:rPr>
      </w:pPr>
      <w:r w:rsidRPr="000B49A7">
        <w:rPr>
          <w:i/>
          <w:iCs/>
        </w:rPr>
        <w:t xml:space="preserve">Devaki (Nokia) provides r02 of </w:t>
      </w:r>
      <w:proofErr w:type="spellStart"/>
      <w:r w:rsidRPr="000B49A7">
        <w:rPr>
          <w:i/>
          <w:iCs/>
        </w:rPr>
        <w:t>FS_IIoT</w:t>
      </w:r>
      <w:proofErr w:type="spellEnd"/>
      <w:r w:rsidRPr="000B49A7">
        <w:rPr>
          <w:i/>
          <w:iCs/>
        </w:rPr>
        <w:t xml:space="preserve"> coversheet</w:t>
      </w:r>
    </w:p>
    <w:p w14:paraId="3B2A9B10" w14:textId="77777777" w:rsidR="00DA644F" w:rsidRPr="000B49A7" w:rsidRDefault="00DA644F" w:rsidP="00DA644F">
      <w:pPr>
        <w:pStyle w:val="FP"/>
        <w:rPr>
          <w:i/>
          <w:iCs/>
        </w:rPr>
      </w:pPr>
      <w:r w:rsidRPr="000B49A7">
        <w:rPr>
          <w:i/>
          <w:iCs/>
        </w:rPr>
        <w:t>Sebastian (Qualcomm) suggests changes</w:t>
      </w:r>
    </w:p>
    <w:p w14:paraId="6C8B96D1" w14:textId="77777777" w:rsidR="00DA644F" w:rsidRPr="000B49A7" w:rsidRDefault="00DA644F" w:rsidP="00DA644F">
      <w:pPr>
        <w:pStyle w:val="FP"/>
        <w:rPr>
          <w:i/>
          <w:iCs/>
        </w:rPr>
      </w:pPr>
      <w:r w:rsidRPr="000B49A7">
        <w:rPr>
          <w:i/>
          <w:iCs/>
        </w:rPr>
        <w:t>Shabnam (Ericsson) agrees with Qualcomm that issues 1, 2, 3 cannot agree to be resolved during normative phase but rather decided as part of the study.</w:t>
      </w:r>
    </w:p>
    <w:p w14:paraId="4225C03E" w14:textId="77777777" w:rsidR="00DA644F" w:rsidRPr="000B49A7" w:rsidRDefault="00DA644F" w:rsidP="00DA644F">
      <w:pPr>
        <w:pStyle w:val="FP"/>
        <w:rPr>
          <w:i/>
          <w:iCs/>
        </w:rPr>
      </w:pPr>
      <w:r w:rsidRPr="000B49A7">
        <w:rPr>
          <w:i/>
          <w:iCs/>
        </w:rPr>
        <w:t>Devaki (Nokia) provides r03.</w:t>
      </w:r>
    </w:p>
    <w:p w14:paraId="3D4CEF27" w14:textId="77777777" w:rsidR="00DA644F" w:rsidRPr="000B49A7" w:rsidRDefault="00DA644F" w:rsidP="00DA644F">
      <w:pPr>
        <w:keepLines/>
        <w:rPr>
          <w:b/>
          <w:bCs/>
        </w:rPr>
      </w:pPr>
      <w:r w:rsidRPr="000B49A7">
        <w:rPr>
          <w:b/>
          <w:bCs/>
        </w:rPr>
        <w:t>Discussion and conclusion:</w:t>
      </w:r>
    </w:p>
    <w:p w14:paraId="4B7F82D5" w14:textId="6139C7E8" w:rsidR="00DA644F" w:rsidRDefault="00DA644F" w:rsidP="00DA644F">
      <w:pPr>
        <w:keepLines/>
      </w:pPr>
      <w:r>
        <w:rPr>
          <w:b/>
          <w:bCs/>
        </w:rPr>
        <w:t>SA WG2 Chair: TR not ready for approval. Should be sent for information.</w:t>
      </w:r>
      <w:r w:rsidRPr="00DA644F">
        <w:rPr>
          <w:b/>
          <w:bCs/>
        </w:rPr>
        <w:t xml:space="preserve"> </w:t>
      </w:r>
      <w:r>
        <w:t xml:space="preserve">r03 was considered. A clarification that the TR has reached 95% completion status should be made. Ericsson asked to add the clarification that outstanding issues 4 and 5 can be resolved during normative work after feedback from RAN WG2 and SA WG1. This was </w:t>
      </w:r>
      <w:r>
        <w:rPr>
          <w:color w:val="FF0000"/>
        </w:rPr>
        <w:t>agreed</w:t>
      </w:r>
      <w:r>
        <w:t xml:space="preserve"> and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2009233</w:t>
      </w:r>
      <w:r>
        <w:t xml:space="preserve">, which was </w:t>
      </w:r>
      <w:r>
        <w:rPr>
          <w:color w:val="FF0000"/>
        </w:rPr>
        <w:t>approved</w:t>
      </w:r>
      <w:r>
        <w:t>.</w:t>
      </w:r>
    </w:p>
    <w:p w14:paraId="6B569219" w14:textId="77777777" w:rsidR="00DA644F" w:rsidRDefault="00DA644F" w:rsidP="00DA644F">
      <w:pPr>
        <w:keepNext/>
        <w:keepLines/>
        <w:pBdr>
          <w:top w:val="single" w:sz="4" w:space="1" w:color="auto"/>
        </w:pBdr>
        <w:rPr>
          <w:lang w:eastAsia="en-US"/>
        </w:rPr>
      </w:pPr>
      <w:r>
        <w:rPr>
          <w:color w:val="0000FF"/>
        </w:rPr>
        <w:t>TD S2</w:t>
      </w:r>
      <w:r>
        <w:rPr>
          <w:color w:val="0000FF"/>
        </w:rPr>
        <w:noBreakHyphen/>
        <w:t>2009069</w:t>
      </w:r>
      <w:r>
        <w:t xml:space="preserve"> (WID NEW) New WID on Enhanced support of Industrial IoT. (Source: Nokia, Nokia Shanghai Bell, </w:t>
      </w:r>
      <w:proofErr w:type="spellStart"/>
      <w:r>
        <w:t>Spreadtrum</w:t>
      </w:r>
      <w:proofErr w:type="spellEnd"/>
      <w:r>
        <w:t xml:space="preserve"> Communications, China Mobile, ZTE, NTT Docomo, Intel, </w:t>
      </w:r>
      <w:proofErr w:type="spellStart"/>
      <w:r>
        <w:t>Matrixx</w:t>
      </w:r>
      <w:proofErr w:type="spellEnd"/>
      <w:r>
        <w:t>, AT&amp;T)</w:t>
      </w:r>
    </w:p>
    <w:p w14:paraId="732FA671" w14:textId="77777777" w:rsidR="00DA644F" w:rsidRPr="000B49A7" w:rsidRDefault="00DA644F" w:rsidP="00DA644F">
      <w:pPr>
        <w:pStyle w:val="FP"/>
        <w:rPr>
          <w:b/>
          <w:bCs/>
          <w:i/>
          <w:iCs/>
        </w:rPr>
      </w:pPr>
      <w:r w:rsidRPr="000B49A7">
        <w:rPr>
          <w:b/>
          <w:bCs/>
          <w:i/>
          <w:iCs/>
        </w:rPr>
        <w:t>e-mail comments:</w:t>
      </w:r>
    </w:p>
    <w:p w14:paraId="0611237B" w14:textId="77777777" w:rsidR="00DA644F" w:rsidRPr="000B49A7" w:rsidRDefault="00DA644F" w:rsidP="00DA644F">
      <w:pPr>
        <w:pStyle w:val="FP"/>
        <w:rPr>
          <w:i/>
          <w:iCs/>
        </w:rPr>
      </w:pPr>
      <w:r w:rsidRPr="000B49A7">
        <w:rPr>
          <w:i/>
          <w:iCs/>
        </w:rPr>
        <w:t>Thouraya (Orange) provided r01 and co-sign the WID.</w:t>
      </w:r>
    </w:p>
    <w:p w14:paraId="5A8AE4D9" w14:textId="77777777" w:rsidR="00DA644F" w:rsidRPr="000B49A7" w:rsidRDefault="00DA644F" w:rsidP="00DA644F">
      <w:pPr>
        <w:pStyle w:val="FP"/>
        <w:rPr>
          <w:i/>
          <w:iCs/>
        </w:rPr>
      </w:pPr>
      <w:r w:rsidRPr="000B49A7">
        <w:rPr>
          <w:i/>
          <w:iCs/>
        </w:rPr>
        <w:t>==== Revisions Deadline ====</w:t>
      </w:r>
    </w:p>
    <w:p w14:paraId="1D7A3765" w14:textId="77777777" w:rsidR="00DA644F" w:rsidRPr="000B49A7" w:rsidRDefault="00DA644F" w:rsidP="00DA644F">
      <w:pPr>
        <w:pStyle w:val="FP"/>
        <w:rPr>
          <w:i/>
          <w:iCs/>
        </w:rPr>
      </w:pPr>
      <w:proofErr w:type="spellStart"/>
      <w:r w:rsidRPr="000B49A7">
        <w:rPr>
          <w:i/>
          <w:iCs/>
        </w:rPr>
        <w:t>Qianghua</w:t>
      </w:r>
      <w:proofErr w:type="spellEnd"/>
      <w:r w:rsidRPr="000B49A7">
        <w:rPr>
          <w:i/>
          <w:iCs/>
        </w:rPr>
        <w:t xml:space="preserve"> (Huawei) supports this WID, please add 'Huawei, </w:t>
      </w:r>
      <w:proofErr w:type="spellStart"/>
      <w:r w:rsidRPr="000B49A7">
        <w:rPr>
          <w:i/>
          <w:iCs/>
        </w:rPr>
        <w:t>HiSilicon</w:t>
      </w:r>
      <w:proofErr w:type="spellEnd"/>
      <w:r w:rsidRPr="000B49A7">
        <w:rPr>
          <w:i/>
          <w:iCs/>
        </w:rPr>
        <w:t xml:space="preserve">' as </w:t>
      </w:r>
      <w:proofErr w:type="spellStart"/>
      <w:r w:rsidRPr="000B49A7">
        <w:rPr>
          <w:i/>
          <w:iCs/>
        </w:rPr>
        <w:t>cosigner</w:t>
      </w:r>
      <w:proofErr w:type="spellEnd"/>
    </w:p>
    <w:p w14:paraId="74ABDA01" w14:textId="77777777" w:rsidR="00DA644F" w:rsidRPr="000B49A7" w:rsidRDefault="00DA644F" w:rsidP="00DA644F">
      <w:pPr>
        <w:pStyle w:val="FP"/>
        <w:rPr>
          <w:i/>
          <w:iCs/>
        </w:rPr>
      </w:pPr>
      <w:r w:rsidRPr="000B49A7">
        <w:rPr>
          <w:i/>
          <w:iCs/>
        </w:rPr>
        <w:t>==== Final Comments Deadline ====</w:t>
      </w:r>
    </w:p>
    <w:p w14:paraId="7FD76107" w14:textId="77777777" w:rsidR="00DA644F" w:rsidRPr="000B49A7" w:rsidRDefault="00DA644F" w:rsidP="00DA644F">
      <w:pPr>
        <w:pStyle w:val="FP"/>
        <w:rPr>
          <w:i/>
          <w:iCs/>
        </w:rPr>
      </w:pPr>
      <w:r w:rsidRPr="000B49A7">
        <w:rPr>
          <w:i/>
          <w:iCs/>
        </w:rPr>
        <w:t>Sangsoo (Samsung) supports this WID, please add 'Samsung' as a supporting company</w:t>
      </w:r>
    </w:p>
    <w:p w14:paraId="04B255BD" w14:textId="77777777" w:rsidR="00DA644F" w:rsidRPr="000B49A7" w:rsidRDefault="00DA644F" w:rsidP="00DA644F">
      <w:pPr>
        <w:pStyle w:val="FP"/>
        <w:rPr>
          <w:i/>
          <w:iCs/>
        </w:rPr>
      </w:pPr>
      <w:r w:rsidRPr="000B49A7">
        <w:rPr>
          <w:i/>
          <w:iCs/>
        </w:rPr>
        <w:t>==== Close of meeting ====</w:t>
      </w:r>
    </w:p>
    <w:p w14:paraId="488FE171" w14:textId="77777777" w:rsidR="00DA644F" w:rsidRPr="000B49A7" w:rsidRDefault="00DA644F" w:rsidP="00DA644F">
      <w:pPr>
        <w:pStyle w:val="FP"/>
        <w:rPr>
          <w:i/>
          <w:iCs/>
        </w:rPr>
      </w:pPr>
      <w:r w:rsidRPr="000B49A7">
        <w:rPr>
          <w:i/>
          <w:iCs/>
        </w:rPr>
        <w:t>Devaki (Nokia) provides r02.</w:t>
      </w:r>
    </w:p>
    <w:p w14:paraId="52C88537" w14:textId="77777777" w:rsidR="00DA644F" w:rsidRPr="000B49A7" w:rsidRDefault="00DA644F" w:rsidP="00DA644F">
      <w:pPr>
        <w:pStyle w:val="FP"/>
        <w:rPr>
          <w:i/>
          <w:iCs/>
        </w:rPr>
      </w:pPr>
      <w:proofErr w:type="spellStart"/>
      <w:r w:rsidRPr="000B49A7">
        <w:rPr>
          <w:i/>
          <w:iCs/>
        </w:rPr>
        <w:t>Xiaowan</w:t>
      </w:r>
      <w:proofErr w:type="spellEnd"/>
      <w:r w:rsidRPr="000B49A7">
        <w:rPr>
          <w:i/>
          <w:iCs/>
        </w:rPr>
        <w:t xml:space="preserve"> (vivo) supports this WID, please add 'vivo' as a supporting company</w:t>
      </w:r>
    </w:p>
    <w:p w14:paraId="71AB6EA9" w14:textId="77777777" w:rsidR="00DA644F" w:rsidRPr="000B49A7" w:rsidRDefault="00DA644F" w:rsidP="00DA644F">
      <w:pPr>
        <w:pStyle w:val="FP"/>
        <w:rPr>
          <w:i/>
          <w:iCs/>
        </w:rPr>
      </w:pPr>
      <w:r w:rsidRPr="000B49A7">
        <w:rPr>
          <w:i/>
          <w:iCs/>
        </w:rPr>
        <w:t>Chia-Lin (MediaTek) provides r03</w:t>
      </w:r>
    </w:p>
    <w:p w14:paraId="58C147DF" w14:textId="77777777" w:rsidR="00DA644F" w:rsidRPr="000B49A7" w:rsidRDefault="00DA644F" w:rsidP="00DA644F">
      <w:pPr>
        <w:keepLines/>
        <w:rPr>
          <w:b/>
          <w:bCs/>
        </w:rPr>
      </w:pPr>
      <w:r w:rsidRPr="000B49A7">
        <w:rPr>
          <w:b/>
          <w:bCs/>
        </w:rPr>
        <w:t>Discussion and conclusion:</w:t>
      </w:r>
    </w:p>
    <w:p w14:paraId="09EF273B" w14:textId="05E4542C" w:rsidR="00DA644F" w:rsidRDefault="00DA644F" w:rsidP="00DA644F">
      <w:pPr>
        <w:keepLines/>
      </w:pPr>
      <w:r>
        <w:t xml:space="preserve">r04 was considered. Additional confirmed Co-signers can be added before upload. Completion TSGs should state TSG SA and the dates should be added. The latest WID template should also be used. The version of the TR should be removed. This was </w:t>
      </w:r>
      <w:r>
        <w:rPr>
          <w:color w:val="FF0000"/>
        </w:rPr>
        <w:t>agreed</w:t>
      </w:r>
      <w:r>
        <w:t xml:space="preserve">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2009234</w:t>
      </w:r>
      <w:r>
        <w:t xml:space="preserve">, which was </w:t>
      </w:r>
      <w:r>
        <w:rPr>
          <w:color w:val="FF0000"/>
        </w:rPr>
        <w:t>approved</w:t>
      </w:r>
      <w:r>
        <w:t>.</w:t>
      </w:r>
      <w:r w:rsidRPr="008B160F">
        <w:t xml:space="preserve"> </w:t>
      </w:r>
    </w:p>
    <w:p w14:paraId="05EA8AF8" w14:textId="77777777" w:rsidR="00DA644F" w:rsidRDefault="00DA644F" w:rsidP="00DA644F">
      <w:pPr>
        <w:keepNext/>
        <w:keepLines/>
        <w:pBdr>
          <w:top w:val="single" w:sz="4" w:space="1" w:color="auto"/>
        </w:pBdr>
        <w:rPr>
          <w:lang w:eastAsia="en-US"/>
        </w:rPr>
      </w:pPr>
      <w:r>
        <w:rPr>
          <w:color w:val="0000FF"/>
        </w:rPr>
        <w:t>TD S2</w:t>
      </w:r>
      <w:r>
        <w:rPr>
          <w:color w:val="0000FF"/>
        </w:rPr>
        <w:noBreakHyphen/>
        <w:t>2008614</w:t>
      </w:r>
      <w:r>
        <w:t xml:space="preserve"> (TS OR TR COVER) Cover Sheet for TR 23.757 for Approval to TSG SA (Source: Huawei)</w:t>
      </w:r>
    </w:p>
    <w:p w14:paraId="11E1EE1D" w14:textId="77777777" w:rsidR="00DA644F" w:rsidRPr="000B49A7" w:rsidRDefault="00DA644F" w:rsidP="00DA644F">
      <w:pPr>
        <w:pStyle w:val="FP"/>
        <w:rPr>
          <w:b/>
          <w:bCs/>
          <w:i/>
          <w:iCs/>
        </w:rPr>
      </w:pPr>
      <w:r w:rsidRPr="000B49A7">
        <w:rPr>
          <w:b/>
          <w:bCs/>
          <w:i/>
          <w:iCs/>
        </w:rPr>
        <w:t>e-mail comments:</w:t>
      </w:r>
    </w:p>
    <w:p w14:paraId="237893D9" w14:textId="77777777" w:rsidR="00DA644F" w:rsidRPr="000B49A7" w:rsidRDefault="00DA644F" w:rsidP="00DA644F">
      <w:pPr>
        <w:pStyle w:val="FP"/>
        <w:rPr>
          <w:i/>
          <w:iCs/>
        </w:rPr>
      </w:pPr>
      <w:r w:rsidRPr="000B49A7">
        <w:rPr>
          <w:i/>
          <w:iCs/>
        </w:rPr>
        <w:t>==== Final Comments Deadline ====</w:t>
      </w:r>
    </w:p>
    <w:p w14:paraId="63CC9FFB" w14:textId="77777777" w:rsidR="00DA644F" w:rsidRPr="000B49A7" w:rsidRDefault="00DA644F" w:rsidP="00DA644F">
      <w:pPr>
        <w:pStyle w:val="FP"/>
        <w:rPr>
          <w:i/>
          <w:iCs/>
        </w:rPr>
      </w:pPr>
      <w:r w:rsidRPr="000B49A7">
        <w:rPr>
          <w:i/>
          <w:iCs/>
        </w:rPr>
        <w:t>==== Close of meeting ====</w:t>
      </w:r>
    </w:p>
    <w:p w14:paraId="3C224A35" w14:textId="77777777" w:rsidR="00DA644F" w:rsidRPr="000B49A7" w:rsidRDefault="00DA644F" w:rsidP="00DA644F">
      <w:pPr>
        <w:pStyle w:val="FP"/>
        <w:rPr>
          <w:i/>
          <w:iCs/>
        </w:rPr>
      </w:pPr>
      <w:proofErr w:type="spellStart"/>
      <w:r w:rsidRPr="000B49A7">
        <w:rPr>
          <w:i/>
          <w:iCs/>
        </w:rPr>
        <w:t>LiMeng</w:t>
      </w:r>
      <w:proofErr w:type="spellEnd"/>
      <w:r w:rsidRPr="000B49A7">
        <w:rPr>
          <w:i/>
          <w:iCs/>
        </w:rPr>
        <w:t xml:space="preserve"> (Huawei) provides r01 of the coversheet for 5MBS</w:t>
      </w:r>
    </w:p>
    <w:p w14:paraId="0A85ADEC" w14:textId="77777777" w:rsidR="00DA644F" w:rsidRPr="000B49A7" w:rsidRDefault="00DA644F" w:rsidP="00DA644F">
      <w:pPr>
        <w:pStyle w:val="FP"/>
        <w:rPr>
          <w:i/>
          <w:iCs/>
        </w:rPr>
      </w:pPr>
      <w:r w:rsidRPr="000B49A7">
        <w:rPr>
          <w:i/>
          <w:iCs/>
        </w:rPr>
        <w:t>Shabnam (Ericsson) Objects to the TR being sent for approval, we must not make same error as Rel-16 where important and dependent issues are being pushed to Normative phase.</w:t>
      </w:r>
    </w:p>
    <w:p w14:paraId="456DE1F8" w14:textId="77777777" w:rsidR="00DA644F" w:rsidRPr="000B49A7" w:rsidRDefault="00DA644F" w:rsidP="00DA644F">
      <w:pPr>
        <w:pStyle w:val="FP"/>
        <w:rPr>
          <w:i/>
          <w:iCs/>
        </w:rPr>
      </w:pPr>
      <w:r w:rsidRPr="000B49A7">
        <w:rPr>
          <w:i/>
          <w:iCs/>
        </w:rPr>
        <w:t>Antoine (Orange) comments.</w:t>
      </w:r>
    </w:p>
    <w:p w14:paraId="2382B984" w14:textId="77777777" w:rsidR="00DA644F" w:rsidRPr="000B49A7" w:rsidRDefault="00DA644F" w:rsidP="00DA644F">
      <w:pPr>
        <w:pStyle w:val="FP"/>
        <w:rPr>
          <w:i/>
          <w:iCs/>
        </w:rPr>
      </w:pPr>
      <w:r w:rsidRPr="000B49A7">
        <w:rPr>
          <w:i/>
          <w:iCs/>
        </w:rPr>
        <w:t>Miguel (Qualcomm) shares Shabnam/Ericsson concerns on TR approval.</w:t>
      </w:r>
    </w:p>
    <w:p w14:paraId="6913CF4C" w14:textId="77777777" w:rsidR="00DA644F" w:rsidRPr="000B49A7" w:rsidRDefault="00DA644F" w:rsidP="00DA644F">
      <w:pPr>
        <w:pStyle w:val="FP"/>
        <w:rPr>
          <w:i/>
          <w:iCs/>
        </w:rPr>
      </w:pPr>
      <w:proofErr w:type="spellStart"/>
      <w:r w:rsidRPr="000B49A7">
        <w:rPr>
          <w:i/>
          <w:iCs/>
        </w:rPr>
        <w:t>LiMeng</w:t>
      </w:r>
      <w:proofErr w:type="spellEnd"/>
      <w:r w:rsidRPr="000B49A7">
        <w:rPr>
          <w:i/>
          <w:iCs/>
        </w:rPr>
        <w:t xml:space="preserve"> (Huawei) provides r02 to address the comments and tries to follow the same paradigm of other SIDs on progressing the cover sheet.</w:t>
      </w:r>
    </w:p>
    <w:p w14:paraId="3804885A" w14:textId="77777777" w:rsidR="00DA644F" w:rsidRPr="000B49A7" w:rsidRDefault="00DA644F" w:rsidP="00DA644F">
      <w:pPr>
        <w:pStyle w:val="FP"/>
        <w:rPr>
          <w:i/>
          <w:iCs/>
        </w:rPr>
      </w:pPr>
      <w:r w:rsidRPr="000B49A7">
        <w:rPr>
          <w:i/>
          <w:iCs/>
        </w:rPr>
        <w:t>Thomas (Nokia) provides r03 with editorial improvements</w:t>
      </w:r>
    </w:p>
    <w:p w14:paraId="20EFB432" w14:textId="77777777" w:rsidR="00DA644F" w:rsidRPr="000B49A7" w:rsidRDefault="00DA644F" w:rsidP="00DA644F">
      <w:pPr>
        <w:keepLines/>
        <w:rPr>
          <w:b/>
          <w:bCs/>
        </w:rPr>
      </w:pPr>
      <w:r w:rsidRPr="000B49A7">
        <w:rPr>
          <w:b/>
          <w:bCs/>
        </w:rPr>
        <w:t>Discussion and conclusion:</w:t>
      </w:r>
    </w:p>
    <w:p w14:paraId="3845E03B" w14:textId="5063926C" w:rsidR="00DA644F" w:rsidRPr="00DA644F" w:rsidRDefault="00E91FCF" w:rsidP="00DA644F">
      <w:pPr>
        <w:keepLines/>
      </w:pPr>
      <w:r w:rsidRPr="00E91FCF">
        <w:rPr>
          <w:b/>
          <w:bCs/>
        </w:rPr>
        <w:t>SA WG2 Chair: TR not ready for approval.</w:t>
      </w:r>
      <w:r>
        <w:t xml:space="preserve"> </w:t>
      </w:r>
      <w:r w:rsidR="00DA644F">
        <w:t>r03 was considered. Ericsson asked to address the open issues in the study phase in the next quarter, rather than in the normative phase. The SA WG2 Chair commented that only dependencies on other WG feedback can be worked on during normative work and should be explicitly listed in this case. This should be changed to '</w:t>
      </w:r>
      <w:r w:rsidR="00DA644F" w:rsidRPr="00DA644F">
        <w:rPr>
          <w:i/>
          <w:iCs/>
        </w:rPr>
        <w:t>Need RAN WGs feedback to resolve RAN dependent issues</w:t>
      </w:r>
      <w:r w:rsidR="00DA644F">
        <w:t xml:space="preserve">'. The TR is 90% complete. This was agreed and revised in </w:t>
      </w:r>
      <w:r w:rsidR="00DA644F" w:rsidRPr="00916E52">
        <w:rPr>
          <w:rFonts w:cs="Arial"/>
          <w:color w:val="0000FF"/>
          <w:szCs w:val="16"/>
          <w:lang w:eastAsia="en-US"/>
        </w:rPr>
        <w:t>TD S2</w:t>
      </w:r>
      <w:r w:rsidR="00DA644F" w:rsidRPr="00916E52">
        <w:rPr>
          <w:rFonts w:cs="Arial"/>
          <w:color w:val="0000FF"/>
          <w:szCs w:val="16"/>
          <w:lang w:eastAsia="en-US"/>
        </w:rPr>
        <w:noBreakHyphen/>
      </w:r>
      <w:r w:rsidR="00DA644F">
        <w:rPr>
          <w:rFonts w:cs="Arial"/>
          <w:color w:val="0000FF"/>
          <w:szCs w:val="16"/>
          <w:lang w:eastAsia="en-US"/>
        </w:rPr>
        <w:t>2009236</w:t>
      </w:r>
      <w:r w:rsidR="00DA644F">
        <w:t xml:space="preserve">, which was </w:t>
      </w:r>
      <w:r w:rsidR="00DA644F">
        <w:rPr>
          <w:color w:val="FF0000"/>
        </w:rPr>
        <w:t>approved</w:t>
      </w:r>
      <w:r w:rsidR="00DA644F">
        <w:t>.</w:t>
      </w:r>
      <w:r w:rsidR="00DA644F" w:rsidRPr="008B160F">
        <w:t xml:space="preserve"> </w:t>
      </w:r>
    </w:p>
    <w:p w14:paraId="5F24D369" w14:textId="77777777" w:rsidR="00DA644F" w:rsidRDefault="00DA644F" w:rsidP="00DA644F">
      <w:pPr>
        <w:keepNext/>
        <w:keepLines/>
        <w:pBdr>
          <w:top w:val="single" w:sz="4" w:space="1" w:color="auto"/>
        </w:pBdr>
        <w:rPr>
          <w:lang w:eastAsia="en-US"/>
        </w:rPr>
      </w:pPr>
      <w:r>
        <w:rPr>
          <w:color w:val="0000FF"/>
        </w:rPr>
        <w:t>TD S2</w:t>
      </w:r>
      <w:r>
        <w:rPr>
          <w:color w:val="0000FF"/>
        </w:rPr>
        <w:noBreakHyphen/>
        <w:t>2008613</w:t>
      </w:r>
      <w:r>
        <w:t xml:space="preserve"> (WID NEW) New WID on Architectural enhancements for 5G multicast-broadcast services (5MBS). (Source: Huawei)</w:t>
      </w:r>
    </w:p>
    <w:p w14:paraId="22CF39D7" w14:textId="77777777" w:rsidR="00DA644F" w:rsidRPr="000B49A7" w:rsidRDefault="00DA644F" w:rsidP="00DA644F">
      <w:pPr>
        <w:pStyle w:val="FP"/>
        <w:rPr>
          <w:b/>
          <w:bCs/>
          <w:i/>
          <w:iCs/>
        </w:rPr>
      </w:pPr>
      <w:r w:rsidRPr="000B49A7">
        <w:rPr>
          <w:b/>
          <w:bCs/>
          <w:i/>
          <w:iCs/>
        </w:rPr>
        <w:t>e-mail comments:</w:t>
      </w:r>
    </w:p>
    <w:p w14:paraId="02EAA6A8" w14:textId="77777777" w:rsidR="00DA644F" w:rsidRPr="000B49A7" w:rsidRDefault="00DA644F" w:rsidP="00DA644F">
      <w:pPr>
        <w:pStyle w:val="FP"/>
        <w:rPr>
          <w:i/>
          <w:iCs/>
        </w:rPr>
      </w:pPr>
      <w:r w:rsidRPr="000B49A7">
        <w:rPr>
          <w:i/>
          <w:iCs/>
        </w:rPr>
        <w:t>==== Final Comments Deadline ====</w:t>
      </w:r>
    </w:p>
    <w:p w14:paraId="7F081B52" w14:textId="77777777" w:rsidR="00DA644F" w:rsidRPr="000B49A7" w:rsidRDefault="00DA644F" w:rsidP="00DA644F">
      <w:pPr>
        <w:pStyle w:val="FP"/>
        <w:rPr>
          <w:i/>
          <w:iCs/>
        </w:rPr>
      </w:pPr>
      <w:r w:rsidRPr="000B49A7">
        <w:rPr>
          <w:i/>
          <w:iCs/>
        </w:rPr>
        <w:t>Shabnam (Ericsson) converts the update with proper email title/thread.</w:t>
      </w:r>
    </w:p>
    <w:p w14:paraId="750D2401" w14:textId="77777777" w:rsidR="00DA644F" w:rsidRPr="000B49A7" w:rsidRDefault="00DA644F" w:rsidP="00DA644F">
      <w:pPr>
        <w:pStyle w:val="FP"/>
        <w:rPr>
          <w:i/>
          <w:iCs/>
        </w:rPr>
      </w:pPr>
      <w:r w:rsidRPr="000B49A7">
        <w:rPr>
          <w:i/>
          <w:iCs/>
        </w:rPr>
        <w:t>==== Close of meeting ====</w:t>
      </w:r>
    </w:p>
    <w:p w14:paraId="142B3E04" w14:textId="77777777" w:rsidR="00DA644F" w:rsidRPr="000B49A7" w:rsidRDefault="00DA644F" w:rsidP="00DA644F">
      <w:pPr>
        <w:pStyle w:val="FP"/>
        <w:rPr>
          <w:i/>
          <w:iCs/>
        </w:rPr>
      </w:pPr>
      <w:r w:rsidRPr="000B49A7">
        <w:rPr>
          <w:i/>
          <w:iCs/>
        </w:rPr>
        <w:t>LaeYoung (LGE) provides r04.</w:t>
      </w:r>
    </w:p>
    <w:p w14:paraId="59F6D879" w14:textId="77777777" w:rsidR="00DA644F" w:rsidRPr="000B49A7" w:rsidRDefault="00DA644F" w:rsidP="00DA644F">
      <w:pPr>
        <w:pStyle w:val="FP"/>
        <w:rPr>
          <w:i/>
          <w:iCs/>
        </w:rPr>
      </w:pPr>
      <w:proofErr w:type="spellStart"/>
      <w:r w:rsidRPr="000B49A7">
        <w:rPr>
          <w:i/>
          <w:iCs/>
        </w:rPr>
        <w:t>LiMeng</w:t>
      </w:r>
      <w:proofErr w:type="spellEnd"/>
      <w:r w:rsidRPr="000B49A7">
        <w:rPr>
          <w:i/>
          <w:iCs/>
        </w:rPr>
        <w:t xml:space="preserve"> (Huawei) provides r05.</w:t>
      </w:r>
    </w:p>
    <w:p w14:paraId="6DDB7C8F" w14:textId="77777777" w:rsidR="00DA644F" w:rsidRPr="000B49A7" w:rsidRDefault="00DA644F" w:rsidP="00DA644F">
      <w:pPr>
        <w:pStyle w:val="FP"/>
        <w:rPr>
          <w:i/>
          <w:iCs/>
        </w:rPr>
      </w:pPr>
      <w:r w:rsidRPr="000B49A7">
        <w:rPr>
          <w:i/>
          <w:iCs/>
        </w:rPr>
        <w:t>KPN would like to be added to the list of supporting companies</w:t>
      </w:r>
    </w:p>
    <w:p w14:paraId="18467BA7" w14:textId="77777777" w:rsidR="00DA644F" w:rsidRPr="000B49A7" w:rsidRDefault="00DA644F" w:rsidP="00DA644F">
      <w:pPr>
        <w:pStyle w:val="FP"/>
        <w:rPr>
          <w:i/>
          <w:iCs/>
        </w:rPr>
      </w:pPr>
      <w:r w:rsidRPr="000B49A7">
        <w:rPr>
          <w:i/>
          <w:iCs/>
        </w:rPr>
        <w:t>James Hu (AT&amp;T): Please add AT&amp;T as a supporting company.</w:t>
      </w:r>
    </w:p>
    <w:p w14:paraId="63027954" w14:textId="77777777" w:rsidR="00DA644F" w:rsidRPr="000B49A7" w:rsidRDefault="00DA644F" w:rsidP="00DA644F">
      <w:pPr>
        <w:pStyle w:val="FP"/>
        <w:rPr>
          <w:i/>
          <w:iCs/>
        </w:rPr>
      </w:pPr>
      <w:r w:rsidRPr="000B49A7">
        <w:rPr>
          <w:i/>
          <w:iCs/>
        </w:rPr>
        <w:t>Shabnam (Ericsson): Ericsson supports the WI but have comments on the details.</w:t>
      </w:r>
    </w:p>
    <w:p w14:paraId="70F5662D" w14:textId="77777777" w:rsidR="00DA644F" w:rsidRPr="000B49A7" w:rsidRDefault="00DA644F" w:rsidP="00DA644F">
      <w:pPr>
        <w:pStyle w:val="FP"/>
        <w:rPr>
          <w:i/>
          <w:iCs/>
        </w:rPr>
      </w:pPr>
      <w:proofErr w:type="spellStart"/>
      <w:r w:rsidRPr="000B49A7">
        <w:rPr>
          <w:i/>
          <w:iCs/>
        </w:rPr>
        <w:t>Matrixx</w:t>
      </w:r>
      <w:proofErr w:type="spellEnd"/>
      <w:r w:rsidRPr="000B49A7">
        <w:rPr>
          <w:i/>
          <w:iCs/>
        </w:rPr>
        <w:t xml:space="preserve"> is supporting this WID, please add.</w:t>
      </w:r>
    </w:p>
    <w:p w14:paraId="115DC450" w14:textId="77777777" w:rsidR="00DA644F" w:rsidRPr="000B49A7" w:rsidRDefault="00DA644F" w:rsidP="00DA644F">
      <w:pPr>
        <w:pStyle w:val="FP"/>
        <w:rPr>
          <w:i/>
          <w:iCs/>
        </w:rPr>
      </w:pPr>
      <w:r w:rsidRPr="000B49A7">
        <w:rPr>
          <w:i/>
          <w:iCs/>
        </w:rPr>
        <w:t>Shabnam (Ericsson): Ericsson supports the WI and provides r06.</w:t>
      </w:r>
    </w:p>
    <w:p w14:paraId="5540DD32" w14:textId="77777777" w:rsidR="00DA644F" w:rsidRPr="000B49A7" w:rsidRDefault="00DA644F" w:rsidP="00DA644F">
      <w:pPr>
        <w:pStyle w:val="FP"/>
        <w:rPr>
          <w:i/>
          <w:iCs/>
        </w:rPr>
      </w:pPr>
      <w:r w:rsidRPr="000B49A7">
        <w:rPr>
          <w:i/>
          <w:iCs/>
        </w:rPr>
        <w:t>Miguel (Qualcomm) provides r07 with only change to add Qualcomm as supporting company of the WID</w:t>
      </w:r>
    </w:p>
    <w:p w14:paraId="3472A07B" w14:textId="77777777" w:rsidR="00DA644F" w:rsidRPr="000B49A7" w:rsidRDefault="00DA644F" w:rsidP="00DA644F">
      <w:pPr>
        <w:pStyle w:val="FP"/>
        <w:rPr>
          <w:i/>
          <w:iCs/>
        </w:rPr>
      </w:pPr>
      <w:r w:rsidRPr="000B49A7">
        <w:rPr>
          <w:i/>
          <w:iCs/>
        </w:rPr>
        <w:t>Thomas (Nokia) provides r08 to add TS 23.502 as possibly impacted</w:t>
      </w:r>
    </w:p>
    <w:p w14:paraId="2C8355F1" w14:textId="77777777" w:rsidR="00DA644F" w:rsidRPr="000B49A7" w:rsidRDefault="00DA644F" w:rsidP="00DA644F">
      <w:pPr>
        <w:keepLines/>
        <w:rPr>
          <w:b/>
          <w:bCs/>
        </w:rPr>
      </w:pPr>
      <w:r w:rsidRPr="000B49A7">
        <w:rPr>
          <w:b/>
          <w:bCs/>
        </w:rPr>
        <w:t>Discussion and conclusion:</w:t>
      </w:r>
    </w:p>
    <w:p w14:paraId="4584CE6D" w14:textId="392181F5" w:rsidR="00DA644F" w:rsidRDefault="00DA644F" w:rsidP="00DA644F">
      <w:pPr>
        <w:keepLines/>
      </w:pPr>
      <w:r>
        <w:lastRenderedPageBreak/>
        <w:t>r09 was considered. Ericsson asked to remove the SMF/MB-SMF MBS based from bullet 2a. Ericsson believed the TR phase work should be completed before starting this so</w:t>
      </w:r>
      <w:r w:rsidR="00CC3DC4">
        <w:t xml:space="preserve"> normative work</w:t>
      </w:r>
      <w:r>
        <w:t xml:space="preserve"> cannot be started in Q1/2021. Qualcomm agreed with Ericsson that no significant work can be done in Q1 and asked for guidance on scheduling work in Q1 can be provided by the SA WG2 Chair. Huawei commented that they thought that some normative work can be done and should not be delayed for procedural reasons. Nokia commented that MB-SMF should be kept for this work. The SA WG2 </w:t>
      </w:r>
      <w:r w:rsidR="00CC3DC4">
        <w:t>C</w:t>
      </w:r>
      <w:r>
        <w:t xml:space="preserve">hair repeated that WID Objectives are not the appropriate place to add internal SA WG2 scheduling aspects, any proposals brought before the conclusions have been finalized can be objected to and discouraged, rather than forbidding the work in the WID, this should be handled in the Work Planning sessions. It was decided to split the bullet 2a for multicast support and MBS Session management for broadcast support. The Plenary approval date should be changed to TBD. This was agreed and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2009237</w:t>
      </w:r>
      <w:r>
        <w:t xml:space="preserve">, which was </w:t>
      </w:r>
      <w:r>
        <w:rPr>
          <w:color w:val="FF0000"/>
        </w:rPr>
        <w:t>approved</w:t>
      </w:r>
      <w:r>
        <w:t>.</w:t>
      </w:r>
    </w:p>
    <w:p w14:paraId="26E0B14A" w14:textId="2E9839E4" w:rsidR="00DA644F" w:rsidRPr="00DA644F" w:rsidRDefault="00DA644F" w:rsidP="00DA644F">
      <w:pPr>
        <w:keepLines/>
        <w:rPr>
          <w:b/>
          <w:bCs/>
          <w:color w:val="0000FF"/>
        </w:rPr>
      </w:pPr>
      <w:r w:rsidRPr="00DA644F">
        <w:rPr>
          <w:b/>
          <w:bCs/>
          <w:color w:val="0000FF"/>
        </w:rPr>
        <w:t>Ericsson expressed concerns that this is premature and open-ended work being proposed for the normative phase.</w:t>
      </w:r>
    </w:p>
    <w:p w14:paraId="5D92D213" w14:textId="77777777" w:rsidR="00DA644F" w:rsidRDefault="00DA644F" w:rsidP="00DA644F"/>
    <w:p w14:paraId="0A8C4655" w14:textId="77777777" w:rsidR="00DA644F" w:rsidRDefault="00DA644F" w:rsidP="00DA644F">
      <w:pPr>
        <w:keepNext/>
        <w:keepLines/>
        <w:pBdr>
          <w:top w:val="single" w:sz="4" w:space="1" w:color="auto"/>
        </w:pBdr>
        <w:rPr>
          <w:lang w:eastAsia="en-US"/>
        </w:rPr>
      </w:pPr>
      <w:r>
        <w:rPr>
          <w:color w:val="0000FF"/>
        </w:rPr>
        <w:t>TD S2</w:t>
      </w:r>
      <w:r>
        <w:rPr>
          <w:color w:val="0000FF"/>
        </w:rPr>
        <w:noBreakHyphen/>
        <w:t>2008631</w:t>
      </w:r>
      <w:r>
        <w:t xml:space="preserve"> (TS OR TR COVER) Cover page of TR 23.748 for approval (Source: Huawei)</w:t>
      </w:r>
    </w:p>
    <w:p w14:paraId="4272D9C9" w14:textId="77777777" w:rsidR="00DA644F" w:rsidRPr="000B49A7" w:rsidRDefault="00DA644F" w:rsidP="00DA644F">
      <w:pPr>
        <w:pStyle w:val="FP"/>
        <w:rPr>
          <w:b/>
          <w:bCs/>
          <w:i/>
          <w:iCs/>
        </w:rPr>
      </w:pPr>
      <w:r w:rsidRPr="000B49A7">
        <w:rPr>
          <w:b/>
          <w:bCs/>
          <w:i/>
          <w:iCs/>
        </w:rPr>
        <w:t>e-mail comments:</w:t>
      </w:r>
    </w:p>
    <w:p w14:paraId="4B19C29E" w14:textId="77777777" w:rsidR="00DA644F" w:rsidRPr="000B49A7" w:rsidRDefault="00DA644F" w:rsidP="00DA644F">
      <w:pPr>
        <w:pStyle w:val="FP"/>
        <w:rPr>
          <w:i/>
          <w:iCs/>
        </w:rPr>
      </w:pPr>
      <w:r w:rsidRPr="000B49A7">
        <w:rPr>
          <w:i/>
          <w:iCs/>
        </w:rPr>
        <w:t>==== Final Comments Deadline ====</w:t>
      </w:r>
    </w:p>
    <w:p w14:paraId="364C15FE" w14:textId="77777777" w:rsidR="00DA644F" w:rsidRPr="000B49A7" w:rsidRDefault="00DA644F" w:rsidP="00DA644F">
      <w:pPr>
        <w:pStyle w:val="FP"/>
        <w:rPr>
          <w:i/>
          <w:iCs/>
        </w:rPr>
      </w:pPr>
      <w:r w:rsidRPr="000B49A7">
        <w:rPr>
          <w:i/>
          <w:iCs/>
        </w:rPr>
        <w:t>==== Close of meeting ====</w:t>
      </w:r>
    </w:p>
    <w:p w14:paraId="1FF48F03" w14:textId="77777777" w:rsidR="00DA644F" w:rsidRPr="000B49A7" w:rsidRDefault="00DA644F" w:rsidP="00DA644F">
      <w:pPr>
        <w:pStyle w:val="FP"/>
        <w:rPr>
          <w:i/>
          <w:iCs/>
        </w:rPr>
      </w:pPr>
      <w:r w:rsidRPr="000B49A7">
        <w:rPr>
          <w:i/>
          <w:iCs/>
        </w:rPr>
        <w:t xml:space="preserve">Hui (Huawei) provides r01 of </w:t>
      </w:r>
      <w:proofErr w:type="spellStart"/>
      <w:r w:rsidRPr="000B49A7">
        <w:rPr>
          <w:i/>
          <w:iCs/>
        </w:rPr>
        <w:t>FS_enh_EC</w:t>
      </w:r>
      <w:proofErr w:type="spellEnd"/>
      <w:r w:rsidRPr="000B49A7">
        <w:rPr>
          <w:i/>
          <w:iCs/>
        </w:rPr>
        <w:t xml:space="preserve"> coversheet</w:t>
      </w:r>
    </w:p>
    <w:p w14:paraId="041F227C" w14:textId="77777777" w:rsidR="00DA644F" w:rsidRPr="000B49A7" w:rsidRDefault="00DA644F" w:rsidP="00DA644F">
      <w:pPr>
        <w:keepLines/>
        <w:rPr>
          <w:b/>
          <w:bCs/>
        </w:rPr>
      </w:pPr>
      <w:r w:rsidRPr="000B49A7">
        <w:rPr>
          <w:b/>
          <w:bCs/>
        </w:rPr>
        <w:t>Discussion and conclusion:</w:t>
      </w:r>
    </w:p>
    <w:p w14:paraId="397AB1F5" w14:textId="59DE869A" w:rsidR="00DA644F" w:rsidRDefault="00DA644F" w:rsidP="00DA644F">
      <w:pPr>
        <w:keepLines/>
      </w:pPr>
      <w:r w:rsidRPr="00DA644F">
        <w:rPr>
          <w:b/>
          <w:bCs/>
        </w:rPr>
        <w:t>SA</w:t>
      </w:r>
      <w:r>
        <w:rPr>
          <w:b/>
          <w:bCs/>
        </w:rPr>
        <w:t> WG</w:t>
      </w:r>
      <w:r w:rsidRPr="00DA644F">
        <w:rPr>
          <w:b/>
          <w:bCs/>
        </w:rPr>
        <w:t>2 Chair: TR is ready for approval</w:t>
      </w:r>
      <w:r>
        <w:t xml:space="preserve">. r02 was considered. This was </w:t>
      </w:r>
      <w:r>
        <w:rPr>
          <w:color w:val="FF0000"/>
        </w:rPr>
        <w:t>agreed</w:t>
      </w:r>
      <w:r>
        <w:t xml:space="preserve">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2009238</w:t>
      </w:r>
      <w:r>
        <w:t xml:space="preserve">, which was </w:t>
      </w:r>
      <w:r>
        <w:rPr>
          <w:color w:val="FF0000"/>
        </w:rPr>
        <w:t>approved</w:t>
      </w:r>
      <w:r>
        <w:t>.</w:t>
      </w:r>
    </w:p>
    <w:p w14:paraId="7C811CE0" w14:textId="77777777" w:rsidR="00DA644F" w:rsidRDefault="00DA644F" w:rsidP="00DA644F">
      <w:pPr>
        <w:keepNext/>
        <w:keepLines/>
        <w:pBdr>
          <w:top w:val="single" w:sz="4" w:space="1" w:color="auto"/>
        </w:pBdr>
        <w:rPr>
          <w:lang w:eastAsia="en-US"/>
        </w:rPr>
      </w:pPr>
      <w:r>
        <w:rPr>
          <w:color w:val="0000FF"/>
        </w:rPr>
        <w:t>TD S2</w:t>
      </w:r>
      <w:r>
        <w:rPr>
          <w:color w:val="0000FF"/>
        </w:rPr>
        <w:noBreakHyphen/>
        <w:t>2008632</w:t>
      </w:r>
      <w:r>
        <w:t xml:space="preserve"> (WID NEW) New WID on enhancement of support for Edge Computing in 5G Core network. (Source: Huawei, </w:t>
      </w:r>
      <w:proofErr w:type="spellStart"/>
      <w:r>
        <w:t>Hisilicon</w:t>
      </w:r>
      <w:proofErr w:type="spellEnd"/>
      <w:r>
        <w:t>)</w:t>
      </w:r>
    </w:p>
    <w:p w14:paraId="003DC2C0" w14:textId="77777777" w:rsidR="00DA644F" w:rsidRPr="000B49A7" w:rsidRDefault="00DA644F" w:rsidP="00DA644F">
      <w:pPr>
        <w:pStyle w:val="FP"/>
        <w:rPr>
          <w:b/>
          <w:bCs/>
          <w:i/>
          <w:iCs/>
        </w:rPr>
      </w:pPr>
      <w:r w:rsidRPr="000B49A7">
        <w:rPr>
          <w:b/>
          <w:bCs/>
          <w:i/>
          <w:iCs/>
        </w:rPr>
        <w:t>e-mail comments:</w:t>
      </w:r>
    </w:p>
    <w:p w14:paraId="5C64FF83" w14:textId="77777777" w:rsidR="00DA644F" w:rsidRPr="000B49A7" w:rsidRDefault="00DA644F" w:rsidP="00DA644F">
      <w:pPr>
        <w:pStyle w:val="FP"/>
        <w:rPr>
          <w:i/>
          <w:iCs/>
        </w:rPr>
      </w:pPr>
      <w:r w:rsidRPr="000B49A7">
        <w:rPr>
          <w:i/>
          <w:iCs/>
        </w:rPr>
        <w:t>Hui (Huawei) provides r01.</w:t>
      </w:r>
    </w:p>
    <w:p w14:paraId="29AB3489" w14:textId="77777777" w:rsidR="00DA644F" w:rsidRPr="000B49A7" w:rsidRDefault="00DA644F" w:rsidP="00DA644F">
      <w:pPr>
        <w:pStyle w:val="FP"/>
        <w:rPr>
          <w:i/>
          <w:iCs/>
        </w:rPr>
      </w:pPr>
      <w:r w:rsidRPr="000B49A7">
        <w:rPr>
          <w:i/>
          <w:iCs/>
        </w:rPr>
        <w:t>Laurent (Nokia): Provides r02</w:t>
      </w:r>
    </w:p>
    <w:p w14:paraId="280B3BDF" w14:textId="77777777" w:rsidR="00DA644F" w:rsidRPr="000B49A7" w:rsidRDefault="00DA644F" w:rsidP="00DA644F">
      <w:pPr>
        <w:pStyle w:val="FP"/>
        <w:rPr>
          <w:i/>
          <w:iCs/>
        </w:rPr>
      </w:pPr>
      <w:r w:rsidRPr="000B49A7">
        <w:rPr>
          <w:i/>
          <w:iCs/>
        </w:rPr>
        <w:t>Hyunsook (LGE) generally agrees r02 but asks a question for the clarification.</w:t>
      </w:r>
    </w:p>
    <w:p w14:paraId="52049428" w14:textId="77777777" w:rsidR="00DA644F" w:rsidRPr="000B49A7" w:rsidRDefault="00DA644F" w:rsidP="00DA644F">
      <w:pPr>
        <w:pStyle w:val="FP"/>
        <w:rPr>
          <w:i/>
          <w:iCs/>
        </w:rPr>
      </w:pPr>
      <w:r w:rsidRPr="000B49A7">
        <w:rPr>
          <w:i/>
          <w:iCs/>
        </w:rPr>
        <w:t>Laurent (Nokia): answers</w:t>
      </w:r>
    </w:p>
    <w:p w14:paraId="14B49A93" w14:textId="77777777" w:rsidR="00DA644F" w:rsidRPr="000B49A7" w:rsidRDefault="00DA644F" w:rsidP="00DA644F">
      <w:pPr>
        <w:pStyle w:val="FP"/>
        <w:rPr>
          <w:i/>
          <w:iCs/>
        </w:rPr>
      </w:pPr>
      <w:r w:rsidRPr="000B49A7">
        <w:rPr>
          <w:i/>
          <w:iCs/>
        </w:rPr>
        <w:t>Hui(Huawei) comments on r02.</w:t>
      </w:r>
    </w:p>
    <w:p w14:paraId="6F9ABD49" w14:textId="77777777" w:rsidR="00DA644F" w:rsidRPr="000B49A7" w:rsidRDefault="00DA644F" w:rsidP="00DA644F">
      <w:pPr>
        <w:pStyle w:val="FP"/>
        <w:rPr>
          <w:i/>
          <w:iCs/>
        </w:rPr>
      </w:pPr>
      <w:r w:rsidRPr="000B49A7">
        <w:rPr>
          <w:i/>
          <w:iCs/>
        </w:rPr>
        <w:t>Laurent (Nokia):answers to Hui</w:t>
      </w:r>
    </w:p>
    <w:p w14:paraId="1E5C8917" w14:textId="77777777" w:rsidR="00DA644F" w:rsidRPr="000B49A7" w:rsidRDefault="00DA644F" w:rsidP="00DA644F">
      <w:pPr>
        <w:pStyle w:val="FP"/>
        <w:rPr>
          <w:i/>
          <w:iCs/>
        </w:rPr>
      </w:pPr>
      <w:r w:rsidRPr="000B49A7">
        <w:rPr>
          <w:i/>
          <w:iCs/>
        </w:rPr>
        <w:t>Laurent (Nokia): provides r03 and r04</w:t>
      </w:r>
    </w:p>
    <w:p w14:paraId="5F03FCAA" w14:textId="77777777" w:rsidR="00DA644F" w:rsidRPr="000B49A7" w:rsidRDefault="00DA644F" w:rsidP="00DA644F">
      <w:pPr>
        <w:pStyle w:val="FP"/>
        <w:rPr>
          <w:i/>
          <w:iCs/>
        </w:rPr>
      </w:pPr>
      <w:r w:rsidRPr="000B49A7">
        <w:rPr>
          <w:i/>
          <w:iCs/>
        </w:rPr>
        <w:t>Magnus (Ericsson): provides r05</w:t>
      </w:r>
    </w:p>
    <w:p w14:paraId="3700E046" w14:textId="77777777" w:rsidR="00DA644F" w:rsidRPr="000B49A7" w:rsidRDefault="00DA644F" w:rsidP="00DA644F">
      <w:pPr>
        <w:pStyle w:val="FP"/>
        <w:rPr>
          <w:i/>
          <w:iCs/>
        </w:rPr>
      </w:pPr>
      <w:r w:rsidRPr="000B49A7">
        <w:rPr>
          <w:i/>
          <w:iCs/>
        </w:rPr>
        <w:t>Susana (Vodafone) supports only r05 or original WID.</w:t>
      </w:r>
    </w:p>
    <w:p w14:paraId="37A8A117" w14:textId="77777777" w:rsidR="00DA644F" w:rsidRPr="000B49A7" w:rsidRDefault="00DA644F" w:rsidP="00DA644F">
      <w:pPr>
        <w:pStyle w:val="FP"/>
        <w:rPr>
          <w:i/>
          <w:iCs/>
        </w:rPr>
      </w:pPr>
      <w:r w:rsidRPr="000B49A7">
        <w:rPr>
          <w:i/>
          <w:iCs/>
        </w:rPr>
        <w:t>Dario S. Tonesi (Qualcomm) provides r06 and objects all other revisions (which propose a new TS).</w:t>
      </w:r>
    </w:p>
    <w:p w14:paraId="5B38CA04" w14:textId="77777777" w:rsidR="00DA644F" w:rsidRPr="000B49A7" w:rsidRDefault="00DA644F" w:rsidP="00DA644F">
      <w:pPr>
        <w:pStyle w:val="FP"/>
        <w:rPr>
          <w:i/>
          <w:iCs/>
        </w:rPr>
      </w:pPr>
      <w:r w:rsidRPr="000B49A7">
        <w:rPr>
          <w:i/>
          <w:iCs/>
        </w:rPr>
        <w:t>Magnus (Ericsson) we object to r06 and prefer to go with r05 (to trigger a discussion in a CC).</w:t>
      </w:r>
    </w:p>
    <w:p w14:paraId="2CAAF36A" w14:textId="77777777" w:rsidR="00DA644F" w:rsidRPr="000B49A7" w:rsidRDefault="00DA644F" w:rsidP="00DA644F">
      <w:pPr>
        <w:pStyle w:val="FP"/>
        <w:rPr>
          <w:i/>
          <w:iCs/>
        </w:rPr>
      </w:pPr>
      <w:r w:rsidRPr="000B49A7">
        <w:rPr>
          <w:i/>
          <w:iCs/>
        </w:rPr>
        <w:t>Laurent (Nokia): objects all revisions which propose a new TS: we can only live with r02, r04 or r06</w:t>
      </w:r>
    </w:p>
    <w:p w14:paraId="3548FBEE" w14:textId="77777777" w:rsidR="00DA644F" w:rsidRPr="000B49A7" w:rsidRDefault="00DA644F" w:rsidP="00DA644F">
      <w:pPr>
        <w:pStyle w:val="FP"/>
        <w:rPr>
          <w:i/>
          <w:iCs/>
        </w:rPr>
      </w:pPr>
      <w:r w:rsidRPr="000B49A7">
        <w:rPr>
          <w:i/>
          <w:iCs/>
        </w:rPr>
        <w:t>==== Revisions Deadline ====</w:t>
      </w:r>
    </w:p>
    <w:p w14:paraId="4BF5ABCF" w14:textId="77777777" w:rsidR="00DA644F" w:rsidRPr="000B49A7" w:rsidRDefault="00DA644F" w:rsidP="00DA644F">
      <w:pPr>
        <w:pStyle w:val="FP"/>
        <w:rPr>
          <w:i/>
          <w:iCs/>
        </w:rPr>
      </w:pPr>
      <w:r w:rsidRPr="000B49A7">
        <w:rPr>
          <w:i/>
          <w:iCs/>
        </w:rPr>
        <w:t>Hyunsook (LGE) can live with r03 and r06.</w:t>
      </w:r>
    </w:p>
    <w:p w14:paraId="2ACCEF94" w14:textId="77777777" w:rsidR="00DA644F" w:rsidRPr="000B49A7" w:rsidRDefault="00DA644F" w:rsidP="00DA644F">
      <w:pPr>
        <w:pStyle w:val="FP"/>
        <w:rPr>
          <w:i/>
          <w:iCs/>
        </w:rPr>
      </w:pPr>
      <w:r w:rsidRPr="000B49A7">
        <w:rPr>
          <w:i/>
          <w:iCs/>
        </w:rPr>
        <w:t>==== Final Comments Deadline ====</w:t>
      </w:r>
    </w:p>
    <w:p w14:paraId="130FD045" w14:textId="77777777" w:rsidR="00DA644F" w:rsidRPr="000B49A7" w:rsidRDefault="00DA644F" w:rsidP="00DA644F">
      <w:pPr>
        <w:pStyle w:val="FP"/>
        <w:rPr>
          <w:i/>
          <w:iCs/>
        </w:rPr>
      </w:pPr>
      <w:r w:rsidRPr="000B49A7">
        <w:rPr>
          <w:i/>
          <w:iCs/>
        </w:rPr>
        <w:t xml:space="preserve">Hui (Huawei) provides r07 and proposes a </w:t>
      </w:r>
      <w:proofErr w:type="spellStart"/>
      <w:r w:rsidRPr="000B49A7">
        <w:rPr>
          <w:i/>
          <w:iCs/>
        </w:rPr>
        <w:t>SoH</w:t>
      </w:r>
      <w:proofErr w:type="spellEnd"/>
      <w:r w:rsidRPr="000B49A7">
        <w:rPr>
          <w:i/>
          <w:iCs/>
        </w:rPr>
        <w:t xml:space="preserve"> on CC#4.</w:t>
      </w:r>
    </w:p>
    <w:p w14:paraId="60B58FD3" w14:textId="77777777" w:rsidR="00DA644F" w:rsidRPr="000B49A7" w:rsidRDefault="00DA644F" w:rsidP="00DA644F">
      <w:pPr>
        <w:pStyle w:val="FP"/>
        <w:rPr>
          <w:i/>
          <w:iCs/>
        </w:rPr>
      </w:pPr>
      <w:r w:rsidRPr="000B49A7">
        <w:rPr>
          <w:i/>
          <w:iCs/>
        </w:rPr>
        <w:t>==== Close of meeting ====</w:t>
      </w:r>
    </w:p>
    <w:p w14:paraId="305B8AAA" w14:textId="77777777" w:rsidR="00DA644F" w:rsidRPr="000B49A7" w:rsidRDefault="00DA644F" w:rsidP="00DA644F">
      <w:pPr>
        <w:pStyle w:val="FP"/>
        <w:rPr>
          <w:i/>
          <w:iCs/>
        </w:rPr>
      </w:pPr>
      <w:r w:rsidRPr="000B49A7">
        <w:rPr>
          <w:i/>
          <w:iCs/>
        </w:rPr>
        <w:t xml:space="preserve">Hui (Huawei) provides r09, and copy </w:t>
      </w:r>
      <w:proofErr w:type="spellStart"/>
      <w:r w:rsidRPr="000B49A7">
        <w:rPr>
          <w:i/>
          <w:iCs/>
        </w:rPr>
        <w:t>SoH</w:t>
      </w:r>
      <w:proofErr w:type="spellEnd"/>
      <w:r w:rsidRPr="000B49A7">
        <w:rPr>
          <w:i/>
          <w:iCs/>
        </w:rPr>
        <w:t xml:space="preserve"> slides to CC#4.</w:t>
      </w:r>
    </w:p>
    <w:p w14:paraId="42E35CA5" w14:textId="77777777" w:rsidR="00DA644F" w:rsidRPr="000B49A7" w:rsidRDefault="00DA644F" w:rsidP="00DA644F">
      <w:pPr>
        <w:pStyle w:val="FP"/>
        <w:rPr>
          <w:i/>
          <w:iCs/>
        </w:rPr>
      </w:pPr>
      <w:r w:rsidRPr="000B49A7">
        <w:rPr>
          <w:i/>
          <w:iCs/>
        </w:rPr>
        <w:t>Dario S. Tonesi (Qualcomm) provides r10</w:t>
      </w:r>
    </w:p>
    <w:p w14:paraId="27660B52" w14:textId="77777777" w:rsidR="00DA644F" w:rsidRPr="000B49A7" w:rsidRDefault="00DA644F" w:rsidP="00DA644F">
      <w:pPr>
        <w:pStyle w:val="FP"/>
        <w:rPr>
          <w:i/>
          <w:iCs/>
        </w:rPr>
      </w:pPr>
      <w:r w:rsidRPr="000B49A7">
        <w:rPr>
          <w:i/>
          <w:iCs/>
        </w:rPr>
        <w:t>Laurent (Nokia) provides r12 with a TR as a compromise and objects to any version with a TS: r00, r01, r05, r07, r08, r09, r11(TS part)</w:t>
      </w:r>
    </w:p>
    <w:p w14:paraId="10CD196A" w14:textId="77777777" w:rsidR="00DA644F" w:rsidRPr="000B49A7" w:rsidRDefault="00DA644F" w:rsidP="00DA644F">
      <w:pPr>
        <w:pStyle w:val="FP"/>
        <w:rPr>
          <w:i/>
          <w:iCs/>
        </w:rPr>
      </w:pPr>
      <w:r w:rsidRPr="000B49A7">
        <w:rPr>
          <w:i/>
          <w:iCs/>
        </w:rPr>
        <w:t>Laurent (Nokia) provides r13 with a TR as a compromise and objects to any version with a TS: r00, r01, r05, r07, r08, r09, r11(TS part)</w:t>
      </w:r>
    </w:p>
    <w:p w14:paraId="2754BC12" w14:textId="77777777" w:rsidR="00DA644F" w:rsidRPr="000B49A7" w:rsidRDefault="00DA644F" w:rsidP="00DA644F">
      <w:pPr>
        <w:keepLines/>
        <w:rPr>
          <w:b/>
          <w:bCs/>
        </w:rPr>
      </w:pPr>
      <w:r w:rsidRPr="000B49A7">
        <w:rPr>
          <w:b/>
          <w:bCs/>
        </w:rPr>
        <w:t>Discussion and conclusion:</w:t>
      </w:r>
    </w:p>
    <w:p w14:paraId="78BFB9BB" w14:textId="2E94894F" w:rsidR="00DA644F" w:rsidRDefault="00DA644F" w:rsidP="00DA644F">
      <w:pPr>
        <w:keepLines/>
      </w:pPr>
      <w:r>
        <w:t xml:space="preserve">r11 was considered. </w:t>
      </w:r>
      <w:r w:rsidR="00733147">
        <w:t>Nokia commented that creating a new TS will complicate the specifications as the work will need to be split between TSs and suggested if a new document is needed, this should be a guidance TR instead. Huawei suggested the final bullet in the objectives should remove '</w:t>
      </w:r>
      <w:r w:rsidR="00733147">
        <w:rPr>
          <w:i/>
          <w:iCs/>
        </w:rPr>
        <w:t>(NEF, UPF, PCF)</w:t>
      </w:r>
      <w:r w:rsidR="00733147">
        <w:t xml:space="preserve">' and that </w:t>
      </w:r>
      <w:r w:rsidR="00733147" w:rsidRPr="00733147">
        <w:rPr>
          <w:i/>
          <w:iCs/>
        </w:rPr>
        <w:t>'User Plane latency requirement'</w:t>
      </w:r>
      <w:r w:rsidR="00733147">
        <w:t xml:space="preserve"> should be removed from the second bullet. It can be clarified which clauses of the TR this refers to. The SA WG2 Chair asked not to create a new TS which splits the Edge Computing work between different TSs and using references. AT&amp;T suggested not creating a new TS, but to add an informative Annex in one of the existing TSs to point to clauses in the documents for Edge computing. Ericsson did not think this was a good way forward.</w:t>
      </w:r>
    </w:p>
    <w:p w14:paraId="136473F8" w14:textId="1CB3DF57" w:rsidR="00733147" w:rsidRPr="00733147" w:rsidRDefault="00733147" w:rsidP="00DA644F">
      <w:pPr>
        <w:keepLines/>
        <w:rPr>
          <w:b/>
          <w:bCs/>
        </w:rPr>
      </w:pPr>
      <w:r w:rsidRPr="00733147">
        <w:rPr>
          <w:b/>
          <w:bCs/>
        </w:rPr>
        <w:t>Show  of Hands:</w:t>
      </w:r>
    </w:p>
    <w:p w14:paraId="3B8BC28E" w14:textId="67BC0242" w:rsidR="00733147" w:rsidRPr="00733147" w:rsidRDefault="00733147" w:rsidP="00DA644F">
      <w:pPr>
        <w:keepLines/>
        <w:rPr>
          <w:b/>
          <w:bCs/>
        </w:rPr>
      </w:pPr>
      <w:r w:rsidRPr="00733147">
        <w:rPr>
          <w:b/>
          <w:bCs/>
        </w:rPr>
        <w:t>New TS:</w:t>
      </w:r>
      <w:r w:rsidRPr="00733147">
        <w:rPr>
          <w:b/>
          <w:bCs/>
        </w:rPr>
        <w:tab/>
      </w:r>
      <w:r w:rsidRPr="00733147">
        <w:rPr>
          <w:b/>
          <w:bCs/>
        </w:rPr>
        <w:tab/>
      </w:r>
      <w:r w:rsidRPr="00733147">
        <w:rPr>
          <w:b/>
          <w:bCs/>
        </w:rPr>
        <w:tab/>
      </w:r>
      <w:r w:rsidRPr="00733147">
        <w:rPr>
          <w:b/>
          <w:bCs/>
        </w:rPr>
        <w:tab/>
        <w:t>17</w:t>
      </w:r>
    </w:p>
    <w:p w14:paraId="2BC1BE18" w14:textId="1EF2FCEF" w:rsidR="00733147" w:rsidRPr="00733147" w:rsidRDefault="00733147" w:rsidP="00DA644F">
      <w:pPr>
        <w:keepLines/>
        <w:rPr>
          <w:b/>
          <w:bCs/>
        </w:rPr>
      </w:pPr>
      <w:r w:rsidRPr="00733147">
        <w:rPr>
          <w:b/>
          <w:bCs/>
        </w:rPr>
        <w:t>Use Existing TSs:</w:t>
      </w:r>
      <w:r w:rsidRPr="00733147">
        <w:rPr>
          <w:b/>
          <w:bCs/>
        </w:rPr>
        <w:tab/>
        <w:t>8</w:t>
      </w:r>
    </w:p>
    <w:p w14:paraId="4E9E18CE" w14:textId="6C720940" w:rsidR="000B49A7" w:rsidRPr="00733147" w:rsidRDefault="00733147" w:rsidP="000B49A7">
      <w:pPr>
        <w:rPr>
          <w:b/>
          <w:bCs/>
          <w:color w:val="FF0000"/>
        </w:rPr>
      </w:pPr>
      <w:r w:rsidRPr="00733147">
        <w:rPr>
          <w:b/>
          <w:bCs/>
          <w:color w:val="FF0000"/>
        </w:rPr>
        <w:t>Way Forward: This should be marked as an open item to be resolved at TSG SA.</w:t>
      </w:r>
    </w:p>
    <w:p w14:paraId="52791FC7" w14:textId="61B36AC3" w:rsidR="000B49A7" w:rsidRDefault="00733147" w:rsidP="000B49A7">
      <w:r>
        <w:t xml:space="preserve">This was </w:t>
      </w:r>
      <w:r>
        <w:rPr>
          <w:color w:val="FF0000"/>
        </w:rPr>
        <w:t>agreed</w:t>
      </w:r>
      <w:r>
        <w:t xml:space="preserve">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2009239</w:t>
      </w:r>
      <w:r>
        <w:t xml:space="preserve">, which was </w:t>
      </w:r>
      <w:r>
        <w:rPr>
          <w:color w:val="FF0000"/>
        </w:rPr>
        <w:t>approved</w:t>
      </w:r>
      <w:r>
        <w:t>.</w:t>
      </w:r>
    </w:p>
    <w:p w14:paraId="7A25C229" w14:textId="77777777" w:rsidR="00733147" w:rsidRDefault="00733147" w:rsidP="00733147">
      <w:pPr>
        <w:keepNext/>
        <w:keepLines/>
        <w:pBdr>
          <w:top w:val="single" w:sz="4" w:space="1" w:color="auto"/>
        </w:pBdr>
        <w:rPr>
          <w:lang w:eastAsia="en-US"/>
        </w:rPr>
      </w:pPr>
      <w:r>
        <w:rPr>
          <w:color w:val="0000FF"/>
        </w:rPr>
        <w:lastRenderedPageBreak/>
        <w:t>TD S2</w:t>
      </w:r>
      <w:r>
        <w:rPr>
          <w:color w:val="0000FF"/>
        </w:rPr>
        <w:noBreakHyphen/>
        <w:t>2008642</w:t>
      </w:r>
      <w:r>
        <w:t xml:space="preserve"> (TS OR TR COVER) TR coversheet for eNA_ph2 (Source: Huawei, </w:t>
      </w:r>
      <w:proofErr w:type="spellStart"/>
      <w:r>
        <w:t>HiSilicon</w:t>
      </w:r>
      <w:proofErr w:type="spellEnd"/>
      <w:r>
        <w:t>)</w:t>
      </w:r>
    </w:p>
    <w:p w14:paraId="15968972" w14:textId="77777777" w:rsidR="00733147" w:rsidRPr="000B49A7" w:rsidRDefault="00733147" w:rsidP="00733147">
      <w:pPr>
        <w:pStyle w:val="FP"/>
        <w:rPr>
          <w:b/>
          <w:bCs/>
          <w:i/>
          <w:iCs/>
        </w:rPr>
      </w:pPr>
      <w:r w:rsidRPr="000B49A7">
        <w:rPr>
          <w:b/>
          <w:bCs/>
          <w:i/>
          <w:iCs/>
        </w:rPr>
        <w:t>e-mail comments:</w:t>
      </w:r>
    </w:p>
    <w:p w14:paraId="4B239947" w14:textId="77777777" w:rsidR="00733147" w:rsidRPr="000B49A7" w:rsidRDefault="00733147" w:rsidP="00733147">
      <w:pPr>
        <w:pStyle w:val="FP"/>
        <w:rPr>
          <w:i/>
          <w:iCs/>
        </w:rPr>
      </w:pPr>
      <w:r w:rsidRPr="000B49A7">
        <w:rPr>
          <w:i/>
          <w:iCs/>
        </w:rPr>
        <w:t>==== Final Comments Deadline ====</w:t>
      </w:r>
    </w:p>
    <w:p w14:paraId="2FBC21D8" w14:textId="77777777" w:rsidR="00733147" w:rsidRPr="000B49A7" w:rsidRDefault="00733147" w:rsidP="00733147">
      <w:pPr>
        <w:pStyle w:val="FP"/>
        <w:rPr>
          <w:i/>
          <w:iCs/>
        </w:rPr>
      </w:pPr>
      <w:r w:rsidRPr="000B49A7">
        <w:rPr>
          <w:i/>
          <w:iCs/>
        </w:rPr>
        <w:t>==== Close of meeting ====</w:t>
      </w:r>
    </w:p>
    <w:p w14:paraId="5F6B2845" w14:textId="77777777" w:rsidR="00733147" w:rsidRPr="000B49A7" w:rsidRDefault="00733147" w:rsidP="00733147">
      <w:pPr>
        <w:pStyle w:val="FP"/>
        <w:rPr>
          <w:i/>
          <w:iCs/>
        </w:rPr>
      </w:pPr>
      <w:r w:rsidRPr="000B49A7">
        <w:rPr>
          <w:i/>
          <w:iCs/>
        </w:rPr>
        <w:t>Belen (Ericsson) asks whether the TR coversheet for eNA_ph2 will be updated to show SA2#142E status</w:t>
      </w:r>
    </w:p>
    <w:p w14:paraId="2CF4BFE0" w14:textId="77777777" w:rsidR="00733147" w:rsidRPr="000B49A7" w:rsidRDefault="00733147" w:rsidP="00733147">
      <w:pPr>
        <w:pStyle w:val="FP"/>
        <w:rPr>
          <w:i/>
          <w:iCs/>
        </w:rPr>
      </w:pPr>
      <w:r w:rsidRPr="000B49A7">
        <w:rPr>
          <w:i/>
          <w:iCs/>
        </w:rPr>
        <w:t>Xiaobo(Huawei) provides r01</w:t>
      </w:r>
    </w:p>
    <w:p w14:paraId="4471C1ED" w14:textId="77777777" w:rsidR="00733147" w:rsidRPr="000B49A7" w:rsidRDefault="00733147" w:rsidP="00733147">
      <w:pPr>
        <w:pStyle w:val="FP"/>
        <w:rPr>
          <w:i/>
          <w:iCs/>
        </w:rPr>
      </w:pPr>
      <w:r w:rsidRPr="000B49A7">
        <w:rPr>
          <w:i/>
          <w:iCs/>
        </w:rPr>
        <w:t>Yannick (Nokia): Nokia comments on r01.</w:t>
      </w:r>
    </w:p>
    <w:p w14:paraId="5B297ADC" w14:textId="77777777" w:rsidR="00733147" w:rsidRPr="000B49A7" w:rsidRDefault="00733147" w:rsidP="00733147">
      <w:pPr>
        <w:pStyle w:val="FP"/>
        <w:rPr>
          <w:i/>
          <w:iCs/>
        </w:rPr>
      </w:pPr>
      <w:r w:rsidRPr="000B49A7">
        <w:rPr>
          <w:i/>
          <w:iCs/>
        </w:rPr>
        <w:t>Antoine (Orange) comments on r02 provided by Xiaobo.</w:t>
      </w:r>
    </w:p>
    <w:p w14:paraId="615B3AFD" w14:textId="77777777" w:rsidR="00733147" w:rsidRPr="000B49A7" w:rsidRDefault="00733147" w:rsidP="00733147">
      <w:pPr>
        <w:pStyle w:val="FP"/>
        <w:rPr>
          <w:i/>
          <w:iCs/>
        </w:rPr>
      </w:pPr>
      <w:r w:rsidRPr="000B49A7">
        <w:rPr>
          <w:i/>
          <w:iCs/>
        </w:rPr>
        <w:t>Xiaobo(Huawei) propose to fix TYPO for KI#8 conclusion when rapporteur is to edit new TR.</w:t>
      </w:r>
    </w:p>
    <w:p w14:paraId="03F2D96D" w14:textId="77777777" w:rsidR="00733147" w:rsidRPr="000B49A7" w:rsidRDefault="00733147" w:rsidP="00733147">
      <w:pPr>
        <w:keepLines/>
        <w:rPr>
          <w:b/>
          <w:bCs/>
        </w:rPr>
      </w:pPr>
      <w:r w:rsidRPr="000B49A7">
        <w:rPr>
          <w:b/>
          <w:bCs/>
        </w:rPr>
        <w:t>Discussion and conclusion:</w:t>
      </w:r>
    </w:p>
    <w:p w14:paraId="168BD216" w14:textId="56B77C99" w:rsidR="00733147" w:rsidRPr="00733147" w:rsidRDefault="00E91FCF" w:rsidP="00733147">
      <w:pPr>
        <w:keepLines/>
      </w:pPr>
      <w:r w:rsidRPr="00E91FCF">
        <w:rPr>
          <w:b/>
          <w:bCs/>
        </w:rPr>
        <w:t>SA WG2 Chair: TR is ready for approval.</w:t>
      </w:r>
      <w:r>
        <w:t xml:space="preserve"> </w:t>
      </w:r>
      <w:r w:rsidR="00733147">
        <w:t xml:space="preserve">r02 was considered. This was </w:t>
      </w:r>
      <w:r w:rsidR="00733147">
        <w:rPr>
          <w:color w:val="FF0000"/>
        </w:rPr>
        <w:t>agreed</w:t>
      </w:r>
      <w:r w:rsidR="00733147">
        <w:t xml:space="preserve"> and revised to </w:t>
      </w:r>
      <w:r w:rsidR="00733147" w:rsidRPr="00916E52">
        <w:rPr>
          <w:rFonts w:cs="Arial"/>
          <w:color w:val="0000FF"/>
          <w:szCs w:val="16"/>
          <w:lang w:eastAsia="en-US"/>
        </w:rPr>
        <w:t>TD S2</w:t>
      </w:r>
      <w:r w:rsidR="00733147" w:rsidRPr="00916E52">
        <w:rPr>
          <w:rFonts w:cs="Arial"/>
          <w:color w:val="0000FF"/>
          <w:szCs w:val="16"/>
          <w:lang w:eastAsia="en-US"/>
        </w:rPr>
        <w:noBreakHyphen/>
      </w:r>
      <w:r w:rsidR="00733147">
        <w:rPr>
          <w:rFonts w:cs="Arial"/>
          <w:color w:val="0000FF"/>
          <w:szCs w:val="16"/>
          <w:lang w:eastAsia="en-US"/>
        </w:rPr>
        <w:t>2009240</w:t>
      </w:r>
      <w:r w:rsidR="00733147">
        <w:t xml:space="preserve">, which was </w:t>
      </w:r>
      <w:r w:rsidR="00733147">
        <w:rPr>
          <w:color w:val="FF0000"/>
        </w:rPr>
        <w:t>approved</w:t>
      </w:r>
      <w:r w:rsidR="00733147">
        <w:t>.</w:t>
      </w:r>
    </w:p>
    <w:p w14:paraId="1938A208" w14:textId="77777777" w:rsidR="00733147" w:rsidRDefault="00733147" w:rsidP="00733147">
      <w:pPr>
        <w:keepNext/>
        <w:keepLines/>
        <w:pBdr>
          <w:top w:val="single" w:sz="4" w:space="1" w:color="auto"/>
        </w:pBdr>
        <w:rPr>
          <w:lang w:eastAsia="en-US"/>
        </w:rPr>
      </w:pPr>
      <w:r>
        <w:rPr>
          <w:color w:val="0000FF"/>
        </w:rPr>
        <w:t>TD S2</w:t>
      </w:r>
      <w:r>
        <w:rPr>
          <w:color w:val="0000FF"/>
        </w:rPr>
        <w:noBreakHyphen/>
        <w:t>2008659</w:t>
      </w:r>
      <w:r>
        <w:t xml:space="preserve"> (WID NEW) Proposed New WID on Enablers for Network Automation for 5G - phase 2. (Source: China Mobile, Huawei)</w:t>
      </w:r>
    </w:p>
    <w:p w14:paraId="2CACCFF8" w14:textId="77777777" w:rsidR="00733147" w:rsidRPr="000B49A7" w:rsidRDefault="00733147" w:rsidP="00733147">
      <w:pPr>
        <w:pStyle w:val="FP"/>
        <w:rPr>
          <w:b/>
          <w:bCs/>
          <w:i/>
          <w:iCs/>
        </w:rPr>
      </w:pPr>
      <w:r w:rsidRPr="000B49A7">
        <w:rPr>
          <w:b/>
          <w:bCs/>
          <w:i/>
          <w:iCs/>
        </w:rPr>
        <w:t>e-mail comments:</w:t>
      </w:r>
    </w:p>
    <w:p w14:paraId="7CB3265F" w14:textId="77777777" w:rsidR="00733147" w:rsidRPr="000B49A7" w:rsidRDefault="00733147" w:rsidP="00733147">
      <w:pPr>
        <w:pStyle w:val="FP"/>
        <w:rPr>
          <w:i/>
          <w:iCs/>
        </w:rPr>
      </w:pPr>
      <w:r w:rsidRPr="000B49A7">
        <w:rPr>
          <w:i/>
          <w:iCs/>
        </w:rPr>
        <w:t>Guanzhou (</w:t>
      </w:r>
      <w:proofErr w:type="spellStart"/>
      <w:r w:rsidRPr="000B49A7">
        <w:rPr>
          <w:i/>
          <w:iCs/>
        </w:rPr>
        <w:t>InterDigital</w:t>
      </w:r>
      <w:proofErr w:type="spellEnd"/>
      <w:r w:rsidRPr="000B49A7">
        <w:rPr>
          <w:i/>
          <w:iCs/>
        </w:rPr>
        <w:t xml:space="preserve">) provides r01 adding </w:t>
      </w:r>
      <w:proofErr w:type="spellStart"/>
      <w:r w:rsidRPr="000B49A7">
        <w:rPr>
          <w:i/>
          <w:iCs/>
        </w:rPr>
        <w:t>InterDigtial</w:t>
      </w:r>
      <w:proofErr w:type="spellEnd"/>
      <w:r w:rsidRPr="000B49A7">
        <w:rPr>
          <w:i/>
          <w:iCs/>
        </w:rPr>
        <w:t xml:space="preserve"> as supporting company.</w:t>
      </w:r>
    </w:p>
    <w:p w14:paraId="7FD3FD13" w14:textId="77777777" w:rsidR="00733147" w:rsidRPr="000B49A7" w:rsidRDefault="00733147" w:rsidP="00733147">
      <w:pPr>
        <w:pStyle w:val="FP"/>
        <w:rPr>
          <w:i/>
          <w:iCs/>
        </w:rPr>
      </w:pPr>
      <w:r w:rsidRPr="000B49A7">
        <w:rPr>
          <w:i/>
          <w:iCs/>
        </w:rPr>
        <w:t>==== Revisions Deadline ====</w:t>
      </w:r>
    </w:p>
    <w:p w14:paraId="02A0B7C5" w14:textId="77777777" w:rsidR="00733147" w:rsidRPr="000B49A7" w:rsidRDefault="00733147" w:rsidP="00733147">
      <w:pPr>
        <w:pStyle w:val="FP"/>
        <w:rPr>
          <w:i/>
          <w:iCs/>
        </w:rPr>
      </w:pPr>
      <w:r w:rsidRPr="000B49A7">
        <w:rPr>
          <w:i/>
          <w:iCs/>
        </w:rPr>
        <w:t>==== Final Comments Deadline ====</w:t>
      </w:r>
    </w:p>
    <w:p w14:paraId="6AB6A966" w14:textId="77777777" w:rsidR="00733147" w:rsidRPr="000B49A7" w:rsidRDefault="00733147" w:rsidP="00733147">
      <w:pPr>
        <w:pStyle w:val="FP"/>
        <w:rPr>
          <w:i/>
          <w:iCs/>
        </w:rPr>
      </w:pPr>
      <w:r w:rsidRPr="000B49A7">
        <w:rPr>
          <w:i/>
          <w:iCs/>
        </w:rPr>
        <w:t>==== Close of meeting ====</w:t>
      </w:r>
    </w:p>
    <w:p w14:paraId="7C8DAE08" w14:textId="77777777" w:rsidR="00733147" w:rsidRPr="000B49A7" w:rsidRDefault="00733147" w:rsidP="00733147">
      <w:pPr>
        <w:pStyle w:val="FP"/>
        <w:rPr>
          <w:i/>
          <w:iCs/>
        </w:rPr>
      </w:pPr>
      <w:proofErr w:type="spellStart"/>
      <w:r w:rsidRPr="000B49A7">
        <w:rPr>
          <w:i/>
          <w:iCs/>
        </w:rPr>
        <w:t>Aihua</w:t>
      </w:r>
      <w:proofErr w:type="spellEnd"/>
      <w:r w:rsidRPr="000B49A7">
        <w:rPr>
          <w:i/>
          <w:iCs/>
        </w:rPr>
        <w:t xml:space="preserve"> (CMCC) provides r02</w:t>
      </w:r>
    </w:p>
    <w:p w14:paraId="625A630A" w14:textId="77777777" w:rsidR="00733147" w:rsidRPr="000B49A7" w:rsidRDefault="00733147" w:rsidP="00733147">
      <w:pPr>
        <w:pStyle w:val="FP"/>
        <w:rPr>
          <w:i/>
          <w:iCs/>
        </w:rPr>
      </w:pPr>
      <w:r w:rsidRPr="000B49A7">
        <w:rPr>
          <w:i/>
          <w:iCs/>
        </w:rPr>
        <w:t>Xiaobo (Huawei) provides r03 to address the concern from Leo(DT)</w:t>
      </w:r>
    </w:p>
    <w:p w14:paraId="40965378" w14:textId="77777777" w:rsidR="00733147" w:rsidRPr="000B49A7" w:rsidRDefault="00733147" w:rsidP="00733147">
      <w:pPr>
        <w:pStyle w:val="FP"/>
        <w:rPr>
          <w:i/>
          <w:iCs/>
        </w:rPr>
      </w:pPr>
      <w:r w:rsidRPr="000B49A7">
        <w:rPr>
          <w:i/>
          <w:iCs/>
        </w:rPr>
        <w:t>David (Samsung) provides r04</w:t>
      </w:r>
    </w:p>
    <w:p w14:paraId="620CFE74" w14:textId="77777777" w:rsidR="00733147" w:rsidRPr="000B49A7" w:rsidRDefault="00733147" w:rsidP="00733147">
      <w:pPr>
        <w:pStyle w:val="FP"/>
        <w:rPr>
          <w:i/>
          <w:iCs/>
        </w:rPr>
      </w:pPr>
      <w:r w:rsidRPr="000B49A7">
        <w:rPr>
          <w:i/>
          <w:iCs/>
        </w:rPr>
        <w:t>Xiaobo (Huawei) is fine with r04 from David(Samsung) and call for more comments.</w:t>
      </w:r>
    </w:p>
    <w:p w14:paraId="278A9C82" w14:textId="77777777" w:rsidR="00733147" w:rsidRPr="000B49A7" w:rsidRDefault="00733147" w:rsidP="00733147">
      <w:pPr>
        <w:pStyle w:val="FP"/>
        <w:rPr>
          <w:i/>
          <w:iCs/>
        </w:rPr>
      </w:pPr>
      <w:r w:rsidRPr="000B49A7">
        <w:rPr>
          <w:i/>
          <w:iCs/>
        </w:rPr>
        <w:t>Belen (Ericsson) provides r05.</w:t>
      </w:r>
    </w:p>
    <w:p w14:paraId="0BA2DE14" w14:textId="77777777" w:rsidR="00733147" w:rsidRPr="000B49A7" w:rsidRDefault="00733147" w:rsidP="00733147">
      <w:pPr>
        <w:pStyle w:val="FP"/>
        <w:rPr>
          <w:i/>
          <w:iCs/>
        </w:rPr>
      </w:pPr>
      <w:r w:rsidRPr="000B49A7">
        <w:rPr>
          <w:i/>
          <w:iCs/>
        </w:rPr>
        <w:t>Yannick (Nokia): Nokia provides r06.</w:t>
      </w:r>
    </w:p>
    <w:p w14:paraId="022E573F" w14:textId="77777777" w:rsidR="00733147" w:rsidRPr="000B49A7" w:rsidRDefault="00733147" w:rsidP="00733147">
      <w:pPr>
        <w:pStyle w:val="FP"/>
        <w:rPr>
          <w:i/>
          <w:iCs/>
        </w:rPr>
      </w:pPr>
      <w:r w:rsidRPr="000B49A7">
        <w:rPr>
          <w:i/>
          <w:iCs/>
        </w:rPr>
        <w:t>Belen (Ericsson) is ok with r03 except with starting work on User consent yet.</w:t>
      </w:r>
    </w:p>
    <w:p w14:paraId="46D5C548" w14:textId="77777777" w:rsidR="00733147" w:rsidRPr="000B49A7" w:rsidRDefault="00733147" w:rsidP="00733147">
      <w:pPr>
        <w:pStyle w:val="FP"/>
        <w:rPr>
          <w:i/>
          <w:iCs/>
        </w:rPr>
      </w:pPr>
      <w:r w:rsidRPr="000B49A7">
        <w:rPr>
          <w:i/>
          <w:iCs/>
        </w:rPr>
        <w:t>Belen (Ericsson) sends a correction. It is ok with r06 except with starting work on User consent yet before reply from SA3 is received.</w:t>
      </w:r>
    </w:p>
    <w:p w14:paraId="11FE3A3F" w14:textId="77777777" w:rsidR="00733147" w:rsidRPr="000B49A7" w:rsidRDefault="00733147" w:rsidP="00733147">
      <w:pPr>
        <w:pStyle w:val="FP"/>
        <w:rPr>
          <w:i/>
          <w:iCs/>
        </w:rPr>
      </w:pPr>
      <w:proofErr w:type="spellStart"/>
      <w:r w:rsidRPr="000B49A7">
        <w:rPr>
          <w:i/>
          <w:iCs/>
        </w:rPr>
        <w:t>Aihua</w:t>
      </w:r>
      <w:proofErr w:type="spellEnd"/>
      <w:r w:rsidRPr="000B49A7">
        <w:rPr>
          <w:i/>
          <w:iCs/>
        </w:rPr>
        <w:t xml:space="preserve"> (China Mobile) provides r07 to clarify the split of rapporteur responsibility.</w:t>
      </w:r>
    </w:p>
    <w:p w14:paraId="610D3A42" w14:textId="77777777" w:rsidR="00733147" w:rsidRPr="000B49A7" w:rsidRDefault="00733147" w:rsidP="00733147">
      <w:pPr>
        <w:pStyle w:val="FP"/>
        <w:rPr>
          <w:i/>
          <w:iCs/>
        </w:rPr>
      </w:pPr>
      <w:proofErr w:type="spellStart"/>
      <w:r w:rsidRPr="000B49A7">
        <w:rPr>
          <w:i/>
          <w:iCs/>
        </w:rPr>
        <w:t>Matrixx</w:t>
      </w:r>
      <w:proofErr w:type="spellEnd"/>
      <w:r w:rsidRPr="000B49A7">
        <w:rPr>
          <w:i/>
          <w:iCs/>
        </w:rPr>
        <w:t xml:space="preserve"> is supporting this WID, please add.</w:t>
      </w:r>
    </w:p>
    <w:p w14:paraId="5380D8BB" w14:textId="77777777" w:rsidR="00733147" w:rsidRPr="000B49A7" w:rsidRDefault="00733147" w:rsidP="00733147">
      <w:pPr>
        <w:pStyle w:val="FP"/>
        <w:rPr>
          <w:i/>
          <w:iCs/>
        </w:rPr>
      </w:pPr>
      <w:r w:rsidRPr="000B49A7">
        <w:rPr>
          <w:i/>
          <w:iCs/>
        </w:rPr>
        <w:t>KPN would like to be added to the list of supporting companies.</w:t>
      </w:r>
    </w:p>
    <w:p w14:paraId="11076736" w14:textId="77777777" w:rsidR="00733147" w:rsidRPr="000B49A7" w:rsidRDefault="00733147" w:rsidP="00733147">
      <w:pPr>
        <w:pStyle w:val="FP"/>
        <w:rPr>
          <w:i/>
          <w:iCs/>
        </w:rPr>
      </w:pPr>
      <w:r w:rsidRPr="000B49A7">
        <w:rPr>
          <w:i/>
          <w:iCs/>
        </w:rPr>
        <w:t>Juan Zhang (Qualcomm) asks to add Qualcomm as supporting companies..</w:t>
      </w:r>
    </w:p>
    <w:p w14:paraId="640F3DF5" w14:textId="77777777" w:rsidR="00733147" w:rsidRPr="000B49A7" w:rsidRDefault="00733147" w:rsidP="00733147">
      <w:pPr>
        <w:pStyle w:val="FP"/>
        <w:rPr>
          <w:i/>
          <w:iCs/>
        </w:rPr>
      </w:pPr>
      <w:r w:rsidRPr="000B49A7">
        <w:rPr>
          <w:i/>
          <w:iCs/>
        </w:rPr>
        <w:t>David (Samsung) provides r08.</w:t>
      </w:r>
    </w:p>
    <w:p w14:paraId="37C8DAD0" w14:textId="77777777" w:rsidR="00733147" w:rsidRPr="000B49A7" w:rsidRDefault="00733147" w:rsidP="00733147">
      <w:pPr>
        <w:pStyle w:val="FP"/>
        <w:rPr>
          <w:i/>
          <w:iCs/>
        </w:rPr>
      </w:pPr>
      <w:r w:rsidRPr="000B49A7">
        <w:rPr>
          <w:i/>
          <w:iCs/>
        </w:rPr>
        <w:t>Xiaobo(Huawei) provides r09 by adding more supporting companies.</w:t>
      </w:r>
    </w:p>
    <w:p w14:paraId="2F7F2C3D" w14:textId="77777777" w:rsidR="00733147" w:rsidRPr="000B49A7" w:rsidRDefault="00733147" w:rsidP="00733147">
      <w:pPr>
        <w:pStyle w:val="FP"/>
        <w:rPr>
          <w:i/>
          <w:iCs/>
        </w:rPr>
      </w:pPr>
      <w:r w:rsidRPr="000B49A7">
        <w:rPr>
          <w:i/>
          <w:iCs/>
        </w:rPr>
        <w:t>Antoine (Orange) provides r10.</w:t>
      </w:r>
    </w:p>
    <w:p w14:paraId="3CD0EF5C" w14:textId="77777777" w:rsidR="00733147" w:rsidRPr="000B49A7" w:rsidRDefault="00733147" w:rsidP="00733147">
      <w:pPr>
        <w:pStyle w:val="FP"/>
        <w:rPr>
          <w:i/>
          <w:iCs/>
        </w:rPr>
      </w:pPr>
      <w:r w:rsidRPr="000B49A7">
        <w:rPr>
          <w:i/>
          <w:iCs/>
        </w:rPr>
        <w:t>Yannick (Nokia): Nokia provides r11.</w:t>
      </w:r>
    </w:p>
    <w:p w14:paraId="367B7609" w14:textId="77777777" w:rsidR="00733147" w:rsidRPr="000B49A7" w:rsidRDefault="00733147" w:rsidP="00733147">
      <w:pPr>
        <w:pStyle w:val="FP"/>
        <w:rPr>
          <w:i/>
          <w:iCs/>
        </w:rPr>
      </w:pPr>
      <w:r w:rsidRPr="000B49A7">
        <w:rPr>
          <w:i/>
          <w:iCs/>
        </w:rPr>
        <w:t>Peretz (Spirent) provides a small comment</w:t>
      </w:r>
    </w:p>
    <w:p w14:paraId="396C1A66" w14:textId="77777777" w:rsidR="00733147" w:rsidRPr="000B49A7" w:rsidRDefault="00733147" w:rsidP="00733147">
      <w:pPr>
        <w:keepLines/>
        <w:rPr>
          <w:b/>
          <w:bCs/>
        </w:rPr>
      </w:pPr>
      <w:r w:rsidRPr="000B49A7">
        <w:rPr>
          <w:b/>
          <w:bCs/>
        </w:rPr>
        <w:t>Discussion and conclusion:</w:t>
      </w:r>
    </w:p>
    <w:p w14:paraId="033DA0D0" w14:textId="55836048" w:rsidR="00733147" w:rsidRDefault="00733147" w:rsidP="00733147">
      <w:pPr>
        <w:keepLines/>
      </w:pPr>
      <w:r w:rsidRPr="00733147">
        <w:rPr>
          <w:b/>
          <w:bCs/>
        </w:rPr>
        <w:t>SA</w:t>
      </w:r>
      <w:r>
        <w:rPr>
          <w:b/>
          <w:bCs/>
        </w:rPr>
        <w:t> WG</w:t>
      </w:r>
      <w:r w:rsidRPr="00733147">
        <w:rPr>
          <w:b/>
          <w:bCs/>
        </w:rPr>
        <w:t>2 Chair: Please have single Rapporteur for the WID.</w:t>
      </w:r>
      <w:r>
        <w:t xml:space="preserve"> r12 was considered. Orange commented that bullet on N</w:t>
      </w:r>
      <w:r w:rsidR="00CC3DC4">
        <w:t>W</w:t>
      </w:r>
      <w:r>
        <w:t xml:space="preserve">DAF assisted AD should be removed as the P-CR was not agreed. Ericsson asked to use similar text as before on </w:t>
      </w:r>
      <w:r w:rsidRPr="00733147">
        <w:rPr>
          <w:i/>
          <w:iCs/>
        </w:rPr>
        <w:t>taking into account feedback from other WG</w:t>
      </w:r>
      <w:r>
        <w:t xml:space="preserve">s. The completion dates should be TBD. Huawei clarified there is a clear work split for the two proposed Rapporteurs. A single Rapporteur should be agreed between companies off-line and added at TSG SA. The latest WID template should also be used. This was </w:t>
      </w:r>
      <w:r>
        <w:rPr>
          <w:color w:val="FF0000"/>
        </w:rPr>
        <w:t>agreed</w:t>
      </w:r>
      <w:r>
        <w:t xml:space="preserve"> and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 xml:space="preserve">2009241, which was </w:t>
      </w:r>
      <w:r w:rsidRPr="00733147">
        <w:rPr>
          <w:rFonts w:cs="Arial"/>
          <w:color w:val="FF0000"/>
          <w:szCs w:val="16"/>
          <w:lang w:eastAsia="en-US"/>
        </w:rPr>
        <w:t>approved</w:t>
      </w:r>
      <w:r>
        <w:t>.</w:t>
      </w:r>
    </w:p>
    <w:p w14:paraId="318BB627" w14:textId="77777777" w:rsidR="00733147" w:rsidRDefault="00733147" w:rsidP="00733147">
      <w:pPr>
        <w:keepNext/>
        <w:keepLines/>
        <w:pBdr>
          <w:top w:val="single" w:sz="4" w:space="1" w:color="auto"/>
        </w:pBdr>
        <w:rPr>
          <w:lang w:eastAsia="en-US"/>
        </w:rPr>
      </w:pPr>
      <w:r>
        <w:rPr>
          <w:color w:val="0000FF"/>
        </w:rPr>
        <w:t>TD S2</w:t>
      </w:r>
      <w:r>
        <w:rPr>
          <w:color w:val="0000FF"/>
        </w:rPr>
        <w:noBreakHyphen/>
        <w:t>2008471</w:t>
      </w:r>
      <w:r>
        <w:t xml:space="preserve"> (TS OR TR COVER) Presentation of Report to TSG: TR 23.700-07 (Source: Ericsson (rapporteur))</w:t>
      </w:r>
    </w:p>
    <w:p w14:paraId="57D7D4F3" w14:textId="77777777" w:rsidR="00733147" w:rsidRPr="000B49A7" w:rsidRDefault="00733147" w:rsidP="00733147">
      <w:pPr>
        <w:pStyle w:val="FP"/>
        <w:rPr>
          <w:b/>
          <w:bCs/>
          <w:i/>
          <w:iCs/>
        </w:rPr>
      </w:pPr>
      <w:r w:rsidRPr="000B49A7">
        <w:rPr>
          <w:b/>
          <w:bCs/>
          <w:i/>
          <w:iCs/>
        </w:rPr>
        <w:t>e-mail comments:</w:t>
      </w:r>
    </w:p>
    <w:p w14:paraId="0E1165DE" w14:textId="77777777" w:rsidR="00733147" w:rsidRPr="000B49A7" w:rsidRDefault="00733147" w:rsidP="00733147">
      <w:pPr>
        <w:pStyle w:val="FP"/>
        <w:rPr>
          <w:i/>
          <w:iCs/>
        </w:rPr>
      </w:pPr>
      <w:r w:rsidRPr="000B49A7">
        <w:rPr>
          <w:i/>
          <w:iCs/>
        </w:rPr>
        <w:t>==== Final Comments Deadline ====</w:t>
      </w:r>
    </w:p>
    <w:p w14:paraId="4C7DA53A" w14:textId="77777777" w:rsidR="00733147" w:rsidRPr="000B49A7" w:rsidRDefault="00733147" w:rsidP="00733147">
      <w:pPr>
        <w:pStyle w:val="FP"/>
        <w:rPr>
          <w:i/>
          <w:iCs/>
        </w:rPr>
      </w:pPr>
      <w:proofErr w:type="spellStart"/>
      <w:r w:rsidRPr="000B49A7">
        <w:rPr>
          <w:i/>
          <w:iCs/>
        </w:rPr>
        <w:t>Xiaowan</w:t>
      </w:r>
      <w:proofErr w:type="spellEnd"/>
      <w:r w:rsidRPr="000B49A7">
        <w:rPr>
          <w:i/>
          <w:iCs/>
        </w:rPr>
        <w:t xml:space="preserve"> (vivo) provides r01</w:t>
      </w:r>
    </w:p>
    <w:p w14:paraId="0B388906" w14:textId="77777777" w:rsidR="00733147" w:rsidRPr="000B49A7" w:rsidRDefault="00733147" w:rsidP="00733147">
      <w:pPr>
        <w:pStyle w:val="FP"/>
        <w:rPr>
          <w:i/>
          <w:iCs/>
        </w:rPr>
      </w:pPr>
      <w:r w:rsidRPr="000B49A7">
        <w:rPr>
          <w:i/>
          <w:iCs/>
        </w:rPr>
        <w:t>==== Close of meeting ====</w:t>
      </w:r>
    </w:p>
    <w:p w14:paraId="12ED74B0" w14:textId="77777777" w:rsidR="00733147" w:rsidRPr="000B49A7" w:rsidRDefault="00733147" w:rsidP="00733147">
      <w:pPr>
        <w:pStyle w:val="FP"/>
        <w:rPr>
          <w:i/>
          <w:iCs/>
        </w:rPr>
      </w:pPr>
      <w:r w:rsidRPr="000B49A7">
        <w:rPr>
          <w:i/>
          <w:iCs/>
        </w:rPr>
        <w:t>Peter Hedman (Ericsson) provides r02</w:t>
      </w:r>
    </w:p>
    <w:p w14:paraId="3AA23EAF" w14:textId="77777777" w:rsidR="00733147" w:rsidRPr="000B49A7" w:rsidRDefault="00733147" w:rsidP="00733147">
      <w:pPr>
        <w:pStyle w:val="FP"/>
        <w:rPr>
          <w:i/>
          <w:iCs/>
        </w:rPr>
      </w:pPr>
      <w:r w:rsidRPr="000B49A7">
        <w:rPr>
          <w:i/>
          <w:iCs/>
        </w:rPr>
        <w:t>Chia-Lin (MediaTek) provides comments on r02</w:t>
      </w:r>
    </w:p>
    <w:p w14:paraId="7D4B82A2" w14:textId="77777777" w:rsidR="00733147" w:rsidRPr="000B49A7" w:rsidRDefault="00733147" w:rsidP="00733147">
      <w:pPr>
        <w:pStyle w:val="FP"/>
        <w:rPr>
          <w:i/>
          <w:iCs/>
        </w:rPr>
      </w:pPr>
      <w:r w:rsidRPr="000B49A7">
        <w:rPr>
          <w:i/>
          <w:iCs/>
        </w:rPr>
        <w:t>Peter Hedman (Ericsson) provides reply to Chia-Lin (MediaTek)</w:t>
      </w:r>
    </w:p>
    <w:p w14:paraId="54DF707E" w14:textId="77777777" w:rsidR="00733147" w:rsidRPr="000B49A7" w:rsidRDefault="00733147" w:rsidP="00733147">
      <w:pPr>
        <w:pStyle w:val="FP"/>
        <w:rPr>
          <w:i/>
          <w:iCs/>
        </w:rPr>
      </w:pPr>
      <w:r w:rsidRPr="000B49A7">
        <w:rPr>
          <w:i/>
          <w:iCs/>
        </w:rPr>
        <w:t>Walter Dees (Philips) provides comment</w:t>
      </w:r>
    </w:p>
    <w:p w14:paraId="1AEB847E" w14:textId="77777777" w:rsidR="00733147" w:rsidRPr="000B49A7" w:rsidRDefault="00733147" w:rsidP="00733147">
      <w:pPr>
        <w:pStyle w:val="FP"/>
        <w:rPr>
          <w:i/>
          <w:iCs/>
        </w:rPr>
      </w:pPr>
      <w:r w:rsidRPr="000B49A7">
        <w:rPr>
          <w:i/>
          <w:iCs/>
        </w:rPr>
        <w:t xml:space="preserve">Shabnam (Ericsson) disagrees to add the contentious issue, if this is the way then all WIs need to include each </w:t>
      </w:r>
      <w:proofErr w:type="spellStart"/>
      <w:r w:rsidRPr="000B49A7">
        <w:rPr>
          <w:i/>
          <w:iCs/>
        </w:rPr>
        <w:t>SoH</w:t>
      </w:r>
      <w:proofErr w:type="spellEnd"/>
      <w:r w:rsidRPr="000B49A7">
        <w:rPr>
          <w:i/>
          <w:iCs/>
        </w:rPr>
        <w:t xml:space="preserve"> decision via contentious issue in its respective cover sheet.</w:t>
      </w:r>
    </w:p>
    <w:p w14:paraId="58468CC5" w14:textId="77777777" w:rsidR="00733147" w:rsidRPr="000B49A7" w:rsidRDefault="00733147" w:rsidP="00733147">
      <w:pPr>
        <w:pStyle w:val="FP"/>
        <w:rPr>
          <w:i/>
          <w:iCs/>
        </w:rPr>
      </w:pPr>
      <w:r w:rsidRPr="000B49A7">
        <w:rPr>
          <w:i/>
          <w:iCs/>
        </w:rPr>
        <w:t>Peter Hedman (Ericsson) provides r03</w:t>
      </w:r>
    </w:p>
    <w:p w14:paraId="259347D8" w14:textId="77777777" w:rsidR="00733147" w:rsidRPr="000B49A7" w:rsidRDefault="00733147" w:rsidP="00733147">
      <w:pPr>
        <w:pStyle w:val="FP"/>
        <w:rPr>
          <w:i/>
          <w:iCs/>
        </w:rPr>
      </w:pPr>
      <w:r w:rsidRPr="000B49A7">
        <w:rPr>
          <w:i/>
          <w:iCs/>
        </w:rPr>
        <w:t>Antoine (Orange) comments.</w:t>
      </w:r>
    </w:p>
    <w:p w14:paraId="1E3800FD" w14:textId="77777777" w:rsidR="00733147" w:rsidRPr="000B49A7" w:rsidRDefault="00733147" w:rsidP="00733147">
      <w:pPr>
        <w:pStyle w:val="FP"/>
        <w:rPr>
          <w:i/>
          <w:iCs/>
        </w:rPr>
      </w:pPr>
      <w:r w:rsidRPr="000B49A7">
        <w:rPr>
          <w:i/>
          <w:iCs/>
        </w:rPr>
        <w:t>Peter Hedman (Ericsson) provides r04</w:t>
      </w:r>
    </w:p>
    <w:p w14:paraId="658AA361" w14:textId="77777777" w:rsidR="00733147" w:rsidRPr="000B49A7" w:rsidRDefault="00733147" w:rsidP="00733147">
      <w:pPr>
        <w:keepLines/>
        <w:rPr>
          <w:b/>
          <w:bCs/>
        </w:rPr>
      </w:pPr>
      <w:r w:rsidRPr="000B49A7">
        <w:rPr>
          <w:b/>
          <w:bCs/>
        </w:rPr>
        <w:t>Discussion and conclusion:</w:t>
      </w:r>
    </w:p>
    <w:p w14:paraId="12AAA64B" w14:textId="01B8E040" w:rsidR="00733147" w:rsidRDefault="00733147" w:rsidP="00733147">
      <w:pPr>
        <w:keepLines/>
      </w:pPr>
      <w:r>
        <w:lastRenderedPageBreak/>
        <w:t xml:space="preserve">r06 was considered. The contentious issue listed was considered resolved by the Show of hands and objecting companies can raise any issues they still have at TSG SA. Vivo asked therefore to add this to the </w:t>
      </w:r>
      <w:r w:rsidR="00CC3DC4">
        <w:t xml:space="preserve">status </w:t>
      </w:r>
      <w:r>
        <w:t>report to TSG. Vivo were asked to capture this in the</w:t>
      </w:r>
      <w:r w:rsidR="00CC3DC4">
        <w:t xml:space="preserve"> SA2#142E</w:t>
      </w:r>
      <w:r>
        <w:t xml:space="preserve"> meeting report if they wish and can raise this at TSG SA if they wish. Vivo asked to change 'an' to 'another' in bullet 1. Huawei suggested clarifying the text for KI#3. </w:t>
      </w:r>
      <w:r w:rsidRPr="00733147">
        <w:rPr>
          <w:b/>
          <w:bCs/>
        </w:rPr>
        <w:t>This was left for off-line discussion and will be handled in the additional CC</w:t>
      </w:r>
      <w:r w:rsidR="00CC3DC4">
        <w:rPr>
          <w:b/>
          <w:bCs/>
        </w:rPr>
        <w:t>#5</w:t>
      </w:r>
      <w:r w:rsidRPr="00733147">
        <w:rPr>
          <w:b/>
          <w:bCs/>
        </w:rPr>
        <w:t>.</w:t>
      </w:r>
    </w:p>
    <w:p w14:paraId="6E68AD26" w14:textId="77777777" w:rsidR="00733147" w:rsidRDefault="00733147" w:rsidP="00733147">
      <w:pPr>
        <w:keepNext/>
        <w:keepLines/>
        <w:pBdr>
          <w:top w:val="single" w:sz="4" w:space="1" w:color="auto"/>
        </w:pBdr>
        <w:rPr>
          <w:lang w:eastAsia="en-US"/>
        </w:rPr>
      </w:pPr>
      <w:r>
        <w:rPr>
          <w:color w:val="0000FF"/>
        </w:rPr>
        <w:t>TD S2</w:t>
      </w:r>
      <w:r>
        <w:rPr>
          <w:color w:val="0000FF"/>
        </w:rPr>
        <w:noBreakHyphen/>
        <w:t>2008828</w:t>
      </w:r>
      <w:r>
        <w:t xml:space="preserve"> (TS OR TR COVER) Cover sheet for presentation of TR 23.700-40 to TSG SA#90E (Source: ZTE)</w:t>
      </w:r>
    </w:p>
    <w:p w14:paraId="40C78CE1" w14:textId="77777777" w:rsidR="00733147" w:rsidRPr="000B49A7" w:rsidRDefault="00733147" w:rsidP="00733147">
      <w:pPr>
        <w:pStyle w:val="FP"/>
        <w:rPr>
          <w:b/>
          <w:bCs/>
          <w:i/>
          <w:iCs/>
        </w:rPr>
      </w:pPr>
      <w:r w:rsidRPr="000B49A7">
        <w:rPr>
          <w:b/>
          <w:bCs/>
          <w:i/>
          <w:iCs/>
        </w:rPr>
        <w:t>e-mail comments:</w:t>
      </w:r>
    </w:p>
    <w:p w14:paraId="42747A2A" w14:textId="77777777" w:rsidR="00733147" w:rsidRPr="000B49A7" w:rsidRDefault="00733147" w:rsidP="00733147">
      <w:pPr>
        <w:pStyle w:val="FP"/>
        <w:rPr>
          <w:i/>
          <w:iCs/>
        </w:rPr>
      </w:pPr>
      <w:r w:rsidRPr="000B49A7">
        <w:rPr>
          <w:i/>
          <w:iCs/>
        </w:rPr>
        <w:t>==== Final Comments Deadline ====</w:t>
      </w:r>
    </w:p>
    <w:p w14:paraId="097F82B7" w14:textId="77777777" w:rsidR="00733147" w:rsidRPr="000B49A7" w:rsidRDefault="00733147" w:rsidP="00733147">
      <w:pPr>
        <w:pStyle w:val="FP"/>
        <w:rPr>
          <w:i/>
          <w:iCs/>
        </w:rPr>
      </w:pPr>
      <w:r w:rsidRPr="000B49A7">
        <w:rPr>
          <w:i/>
          <w:iCs/>
        </w:rPr>
        <w:t>==== Close of meeting ====</w:t>
      </w:r>
    </w:p>
    <w:p w14:paraId="7BC657B4" w14:textId="77777777" w:rsidR="00733147" w:rsidRPr="000B49A7" w:rsidRDefault="00733147" w:rsidP="00733147">
      <w:pPr>
        <w:pStyle w:val="FP"/>
        <w:rPr>
          <w:i/>
          <w:iCs/>
        </w:rPr>
      </w:pPr>
      <w:proofErr w:type="spellStart"/>
      <w:r w:rsidRPr="000B49A7">
        <w:rPr>
          <w:i/>
          <w:iCs/>
        </w:rPr>
        <w:t>Jinguo</w:t>
      </w:r>
      <w:proofErr w:type="spellEnd"/>
      <w:r w:rsidRPr="000B49A7">
        <w:rPr>
          <w:i/>
          <w:iCs/>
        </w:rPr>
        <w:t>(ZTE) provides r02</w:t>
      </w:r>
    </w:p>
    <w:p w14:paraId="031FA18F" w14:textId="77777777" w:rsidR="00733147" w:rsidRPr="000B49A7" w:rsidRDefault="00733147" w:rsidP="00733147">
      <w:pPr>
        <w:keepLines/>
        <w:rPr>
          <w:b/>
          <w:bCs/>
        </w:rPr>
      </w:pPr>
      <w:r w:rsidRPr="000B49A7">
        <w:rPr>
          <w:b/>
          <w:bCs/>
        </w:rPr>
        <w:t>Discussion and conclusion:</w:t>
      </w:r>
    </w:p>
    <w:p w14:paraId="6F85A684" w14:textId="2023981C" w:rsidR="00733147" w:rsidRDefault="00733147" w:rsidP="00733147">
      <w:pPr>
        <w:keepLines/>
      </w:pPr>
      <w:r w:rsidRPr="00733147">
        <w:rPr>
          <w:b/>
          <w:bCs/>
        </w:rPr>
        <w:t>SA</w:t>
      </w:r>
      <w:r>
        <w:rPr>
          <w:b/>
          <w:bCs/>
        </w:rPr>
        <w:t> WG</w:t>
      </w:r>
      <w:r w:rsidRPr="00733147">
        <w:rPr>
          <w:b/>
          <w:bCs/>
        </w:rPr>
        <w:t>2 Chair: TR not ready for approval.</w:t>
      </w:r>
      <w:r>
        <w:t xml:space="preserve"> Should be sent for information. r02 was considered. This was </w:t>
      </w:r>
      <w:r>
        <w:rPr>
          <w:color w:val="FF0000"/>
        </w:rPr>
        <w:t>agreed</w:t>
      </w:r>
      <w:r>
        <w:t xml:space="preserve"> and was revised, to mark for information to TSG,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2009242</w:t>
      </w:r>
      <w:r>
        <w:t xml:space="preserve">, which was </w:t>
      </w:r>
      <w:r>
        <w:rPr>
          <w:color w:val="FF0000"/>
        </w:rPr>
        <w:t>approved</w:t>
      </w:r>
      <w:r>
        <w:t>.</w:t>
      </w:r>
    </w:p>
    <w:p w14:paraId="675AB3E6" w14:textId="77777777" w:rsidR="00733147" w:rsidRDefault="00733147" w:rsidP="00733147">
      <w:pPr>
        <w:keepNext/>
        <w:keepLines/>
        <w:pBdr>
          <w:top w:val="single" w:sz="4" w:space="1" w:color="auto"/>
        </w:pBdr>
        <w:rPr>
          <w:lang w:eastAsia="en-US"/>
        </w:rPr>
      </w:pPr>
      <w:r>
        <w:rPr>
          <w:color w:val="0000FF"/>
        </w:rPr>
        <w:t>TD S2</w:t>
      </w:r>
      <w:r>
        <w:rPr>
          <w:color w:val="0000FF"/>
        </w:rPr>
        <w:noBreakHyphen/>
        <w:t>2008829</w:t>
      </w:r>
      <w:r>
        <w:t xml:space="preserve"> (WID NEW) New WID: Enhancement of Network Slicing Phase 2. (Source: ZTE)</w:t>
      </w:r>
    </w:p>
    <w:p w14:paraId="1DB47099" w14:textId="77777777" w:rsidR="00733147" w:rsidRPr="000B49A7" w:rsidRDefault="00733147" w:rsidP="00733147">
      <w:pPr>
        <w:pStyle w:val="FP"/>
        <w:rPr>
          <w:b/>
          <w:bCs/>
          <w:i/>
          <w:iCs/>
        </w:rPr>
      </w:pPr>
      <w:r w:rsidRPr="000B49A7">
        <w:rPr>
          <w:b/>
          <w:bCs/>
          <w:i/>
          <w:iCs/>
        </w:rPr>
        <w:t>e-mail comments:</w:t>
      </w:r>
    </w:p>
    <w:p w14:paraId="2E506298" w14:textId="77777777" w:rsidR="00733147" w:rsidRPr="000B49A7" w:rsidRDefault="00733147" w:rsidP="00733147">
      <w:pPr>
        <w:pStyle w:val="FP"/>
        <w:rPr>
          <w:i/>
          <w:iCs/>
        </w:rPr>
      </w:pPr>
      <w:r w:rsidRPr="000B49A7">
        <w:rPr>
          <w:i/>
          <w:iCs/>
        </w:rPr>
        <w:t>Farooq (AT&amp;T) requests to add AT&amp;T to the list of supporting companies.</w:t>
      </w:r>
    </w:p>
    <w:p w14:paraId="5CE31FDB" w14:textId="77777777" w:rsidR="00733147" w:rsidRPr="000B49A7" w:rsidRDefault="00733147" w:rsidP="00733147">
      <w:pPr>
        <w:pStyle w:val="FP"/>
        <w:rPr>
          <w:i/>
          <w:iCs/>
        </w:rPr>
      </w:pPr>
      <w:r w:rsidRPr="000B49A7">
        <w:rPr>
          <w:i/>
          <w:iCs/>
        </w:rPr>
        <w:t>Sangsoo (Samsung) requests to add Samsung to the list of supporting companies.</w:t>
      </w:r>
    </w:p>
    <w:p w14:paraId="104A0F12" w14:textId="77777777" w:rsidR="00733147" w:rsidRPr="000B49A7" w:rsidRDefault="00733147" w:rsidP="00733147">
      <w:pPr>
        <w:pStyle w:val="FP"/>
        <w:rPr>
          <w:i/>
          <w:iCs/>
        </w:rPr>
      </w:pPr>
      <w:proofErr w:type="spellStart"/>
      <w:r w:rsidRPr="000B49A7">
        <w:rPr>
          <w:i/>
          <w:iCs/>
        </w:rPr>
        <w:t>Jinguo</w:t>
      </w:r>
      <w:proofErr w:type="spellEnd"/>
      <w:r w:rsidRPr="000B49A7">
        <w:rPr>
          <w:i/>
          <w:iCs/>
        </w:rPr>
        <w:t xml:space="preserve"> (ZTE) provide r01 to add more supporting companies</w:t>
      </w:r>
    </w:p>
    <w:p w14:paraId="0430D858" w14:textId="77777777" w:rsidR="00733147" w:rsidRPr="000B49A7" w:rsidRDefault="00733147" w:rsidP="00733147">
      <w:pPr>
        <w:pStyle w:val="FP"/>
        <w:rPr>
          <w:i/>
          <w:iCs/>
        </w:rPr>
      </w:pPr>
      <w:r w:rsidRPr="000B49A7">
        <w:rPr>
          <w:i/>
          <w:iCs/>
        </w:rPr>
        <w:t>Fei (OPPO) supports the WID.</w:t>
      </w:r>
    </w:p>
    <w:p w14:paraId="60E8614A" w14:textId="77777777" w:rsidR="00733147" w:rsidRPr="000B49A7" w:rsidRDefault="00733147" w:rsidP="00733147">
      <w:pPr>
        <w:pStyle w:val="FP"/>
        <w:rPr>
          <w:i/>
          <w:iCs/>
        </w:rPr>
      </w:pPr>
      <w:r w:rsidRPr="000B49A7">
        <w:rPr>
          <w:i/>
          <w:iCs/>
        </w:rPr>
        <w:t>Thouraya (Orange) asks to add Orange as a supporting company.</w:t>
      </w:r>
    </w:p>
    <w:p w14:paraId="4DE92BFF" w14:textId="77777777" w:rsidR="00733147" w:rsidRPr="000B49A7" w:rsidRDefault="00733147" w:rsidP="00733147">
      <w:pPr>
        <w:pStyle w:val="FP"/>
        <w:rPr>
          <w:i/>
          <w:iCs/>
        </w:rPr>
      </w:pPr>
      <w:r w:rsidRPr="000B49A7">
        <w:rPr>
          <w:i/>
          <w:iCs/>
        </w:rPr>
        <w:t>==== Revisions Deadline ====</w:t>
      </w:r>
    </w:p>
    <w:p w14:paraId="0549C6DB" w14:textId="77777777" w:rsidR="00733147" w:rsidRPr="000B49A7" w:rsidRDefault="00733147" w:rsidP="00733147">
      <w:pPr>
        <w:pStyle w:val="FP"/>
        <w:rPr>
          <w:i/>
          <w:iCs/>
        </w:rPr>
      </w:pPr>
      <w:r w:rsidRPr="000B49A7">
        <w:rPr>
          <w:i/>
          <w:iCs/>
        </w:rPr>
        <w:t>Krisztian (Apple) requests to add Apple to the list of supporting companies.</w:t>
      </w:r>
    </w:p>
    <w:p w14:paraId="7A5E84A4" w14:textId="77777777" w:rsidR="00733147" w:rsidRPr="000B49A7" w:rsidRDefault="00733147" w:rsidP="00733147">
      <w:pPr>
        <w:pStyle w:val="FP"/>
        <w:rPr>
          <w:i/>
          <w:iCs/>
        </w:rPr>
      </w:pPr>
      <w:r w:rsidRPr="000B49A7">
        <w:rPr>
          <w:i/>
          <w:iCs/>
        </w:rPr>
        <w:t>Chunhui (</w:t>
      </w:r>
      <w:proofErr w:type="spellStart"/>
      <w:r w:rsidRPr="000B49A7">
        <w:rPr>
          <w:i/>
          <w:iCs/>
        </w:rPr>
        <w:t>Spreadtrum</w:t>
      </w:r>
      <w:proofErr w:type="spellEnd"/>
      <w:r w:rsidRPr="000B49A7">
        <w:rPr>
          <w:i/>
          <w:iCs/>
        </w:rPr>
        <w:t xml:space="preserve">) requests to add </w:t>
      </w:r>
      <w:proofErr w:type="spellStart"/>
      <w:r w:rsidRPr="000B49A7">
        <w:rPr>
          <w:i/>
          <w:iCs/>
        </w:rPr>
        <w:t>Spreadtrum</w:t>
      </w:r>
      <w:proofErr w:type="spellEnd"/>
      <w:r w:rsidRPr="000B49A7">
        <w:rPr>
          <w:i/>
          <w:iCs/>
        </w:rPr>
        <w:t xml:space="preserve"> to the list of supporting companies.</w:t>
      </w:r>
    </w:p>
    <w:p w14:paraId="1713738D" w14:textId="77777777" w:rsidR="00733147" w:rsidRPr="000B49A7" w:rsidRDefault="00733147" w:rsidP="00733147">
      <w:pPr>
        <w:pStyle w:val="FP"/>
        <w:rPr>
          <w:i/>
          <w:iCs/>
        </w:rPr>
      </w:pPr>
      <w:r w:rsidRPr="000B49A7">
        <w:rPr>
          <w:i/>
          <w:iCs/>
        </w:rPr>
        <w:t>==== Final Comments Deadline ====</w:t>
      </w:r>
    </w:p>
    <w:p w14:paraId="6044B852" w14:textId="77777777" w:rsidR="00733147" w:rsidRPr="000B49A7" w:rsidRDefault="00733147" w:rsidP="00733147">
      <w:pPr>
        <w:pStyle w:val="FP"/>
        <w:rPr>
          <w:i/>
          <w:iCs/>
        </w:rPr>
      </w:pPr>
      <w:r w:rsidRPr="000B49A7">
        <w:rPr>
          <w:i/>
          <w:iCs/>
        </w:rPr>
        <w:t>==== Close of meeting ====</w:t>
      </w:r>
    </w:p>
    <w:p w14:paraId="4760024C" w14:textId="77777777" w:rsidR="00733147" w:rsidRPr="000B49A7" w:rsidRDefault="00733147" w:rsidP="00733147">
      <w:pPr>
        <w:pStyle w:val="FP"/>
        <w:rPr>
          <w:i/>
          <w:iCs/>
        </w:rPr>
      </w:pPr>
      <w:proofErr w:type="spellStart"/>
      <w:r w:rsidRPr="000B49A7">
        <w:rPr>
          <w:i/>
          <w:iCs/>
        </w:rPr>
        <w:t>Jinguo</w:t>
      </w:r>
      <w:proofErr w:type="spellEnd"/>
      <w:r w:rsidRPr="000B49A7">
        <w:rPr>
          <w:i/>
          <w:iCs/>
        </w:rPr>
        <w:t xml:space="preserve"> (ZTE) provides r02 to add objectives and r03 to update the supporting companies</w:t>
      </w:r>
    </w:p>
    <w:p w14:paraId="4944F5A6" w14:textId="77777777" w:rsidR="00733147" w:rsidRPr="000B49A7" w:rsidRDefault="00733147" w:rsidP="00733147">
      <w:pPr>
        <w:pStyle w:val="FP"/>
        <w:rPr>
          <w:i/>
          <w:iCs/>
        </w:rPr>
      </w:pPr>
      <w:r w:rsidRPr="000B49A7">
        <w:rPr>
          <w:i/>
          <w:iCs/>
        </w:rPr>
        <w:t>KPN would like to be added to the list of supporting companies</w:t>
      </w:r>
    </w:p>
    <w:p w14:paraId="7590CB8D" w14:textId="77777777" w:rsidR="00733147" w:rsidRPr="000B49A7" w:rsidRDefault="00733147" w:rsidP="00733147">
      <w:pPr>
        <w:pStyle w:val="FP"/>
        <w:rPr>
          <w:i/>
          <w:iCs/>
        </w:rPr>
      </w:pPr>
      <w:proofErr w:type="spellStart"/>
      <w:r w:rsidRPr="000B49A7">
        <w:rPr>
          <w:i/>
          <w:iCs/>
        </w:rPr>
        <w:t>Matrixx</w:t>
      </w:r>
      <w:proofErr w:type="spellEnd"/>
      <w:r w:rsidRPr="000B49A7">
        <w:rPr>
          <w:i/>
          <w:iCs/>
        </w:rPr>
        <w:t xml:space="preserve"> is supporting this WID, please add.</w:t>
      </w:r>
    </w:p>
    <w:p w14:paraId="4EDDCFCA" w14:textId="77777777" w:rsidR="00733147" w:rsidRPr="000B49A7" w:rsidRDefault="00733147" w:rsidP="00733147">
      <w:pPr>
        <w:pStyle w:val="FP"/>
        <w:rPr>
          <w:i/>
          <w:iCs/>
        </w:rPr>
      </w:pPr>
      <w:r w:rsidRPr="000B49A7">
        <w:rPr>
          <w:i/>
          <w:iCs/>
        </w:rPr>
        <w:t>Gerald (</w:t>
      </w:r>
      <w:proofErr w:type="spellStart"/>
      <w:r w:rsidRPr="000B49A7">
        <w:rPr>
          <w:i/>
          <w:iCs/>
        </w:rPr>
        <w:t>Matrixx</w:t>
      </w:r>
      <w:proofErr w:type="spellEnd"/>
      <w:r w:rsidRPr="000B49A7">
        <w:rPr>
          <w:i/>
          <w:iCs/>
        </w:rPr>
        <w:t>) suggest the coverage of Management and Charging aspects to be covered by SA5 in chapter 8.</w:t>
      </w:r>
    </w:p>
    <w:p w14:paraId="2E79640E" w14:textId="77777777" w:rsidR="00733147" w:rsidRPr="000B49A7" w:rsidRDefault="00733147" w:rsidP="00733147">
      <w:pPr>
        <w:pStyle w:val="FP"/>
        <w:rPr>
          <w:i/>
          <w:iCs/>
        </w:rPr>
      </w:pPr>
      <w:r w:rsidRPr="000B49A7">
        <w:rPr>
          <w:i/>
          <w:iCs/>
        </w:rPr>
        <w:t>Vodafone can support this WID in r03 (as it does not include the cell(re)selection objective)</w:t>
      </w:r>
    </w:p>
    <w:p w14:paraId="0200479A" w14:textId="77777777" w:rsidR="00733147" w:rsidRPr="000B49A7" w:rsidRDefault="00733147" w:rsidP="00733147">
      <w:pPr>
        <w:keepLines/>
        <w:rPr>
          <w:b/>
          <w:bCs/>
        </w:rPr>
      </w:pPr>
      <w:r w:rsidRPr="000B49A7">
        <w:rPr>
          <w:b/>
          <w:bCs/>
        </w:rPr>
        <w:t>Discussion and conclusion:</w:t>
      </w:r>
    </w:p>
    <w:p w14:paraId="5FC7A29B" w14:textId="3EA6F86B" w:rsidR="00733147" w:rsidRDefault="00733147" w:rsidP="00733147">
      <w:pPr>
        <w:keepLines/>
      </w:pPr>
      <w:r>
        <w:t xml:space="preserve">r03 was considered. ZTE asked to change ME impacts to Don't Know. The latest WID Template should be used and WI Title corrected. </w:t>
      </w:r>
      <w:proofErr w:type="spellStart"/>
      <w:r>
        <w:t>Matrixx</w:t>
      </w:r>
      <w:proofErr w:type="spellEnd"/>
      <w:r>
        <w:t xml:space="preserve"> commented that </w:t>
      </w:r>
      <w:r w:rsidRPr="00733147">
        <w:rPr>
          <w:i/>
          <w:iCs/>
        </w:rPr>
        <w:t>O</w:t>
      </w:r>
      <w:r>
        <w:rPr>
          <w:i/>
          <w:iCs/>
        </w:rPr>
        <w:t>&amp;</w:t>
      </w:r>
      <w:r w:rsidRPr="00733147">
        <w:rPr>
          <w:i/>
          <w:iCs/>
        </w:rPr>
        <w:t>M</w:t>
      </w:r>
      <w:r>
        <w:t xml:space="preserve"> should be '</w:t>
      </w:r>
      <w:r>
        <w:rPr>
          <w:i/>
          <w:iCs/>
        </w:rPr>
        <w:t>O&amp;M</w:t>
      </w:r>
      <w:r w:rsidRPr="00733147">
        <w:rPr>
          <w:i/>
          <w:iCs/>
        </w:rPr>
        <w:t xml:space="preserve"> and Charging aspects</w:t>
      </w:r>
      <w:r>
        <w:t xml:space="preserve">'. This was </w:t>
      </w:r>
      <w:r>
        <w:rPr>
          <w:color w:val="FF0000"/>
        </w:rPr>
        <w:t>agreed</w:t>
      </w:r>
      <w:r>
        <w:t xml:space="preserve"> and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2009</w:t>
      </w:r>
      <w:r w:rsidR="00E91FCF" w:rsidRPr="00E91FCF">
        <w:rPr>
          <w:rFonts w:cs="Arial"/>
          <w:b/>
          <w:bCs/>
          <w:color w:val="0000FF"/>
          <w:szCs w:val="16"/>
          <w:lang w:eastAsia="en-US"/>
        </w:rPr>
        <w:t>2</w:t>
      </w:r>
      <w:r>
        <w:rPr>
          <w:rFonts w:cs="Arial"/>
          <w:color w:val="0000FF"/>
          <w:szCs w:val="16"/>
          <w:lang w:eastAsia="en-US"/>
        </w:rPr>
        <w:t>43</w:t>
      </w:r>
      <w:r>
        <w:t xml:space="preserve">, which was </w:t>
      </w:r>
      <w:r>
        <w:rPr>
          <w:color w:val="FF0000"/>
        </w:rPr>
        <w:t>approved</w:t>
      </w:r>
      <w:r>
        <w:t>.</w:t>
      </w:r>
    </w:p>
    <w:p w14:paraId="15E18840" w14:textId="77777777" w:rsidR="00CC3DC4" w:rsidRDefault="00CC3DC4" w:rsidP="00CC3DC4">
      <w:pPr>
        <w:keepNext/>
        <w:keepLines/>
        <w:pBdr>
          <w:top w:val="single" w:sz="4" w:space="1" w:color="auto"/>
        </w:pBdr>
        <w:rPr>
          <w:lang w:eastAsia="en-US"/>
        </w:rPr>
      </w:pPr>
      <w:r>
        <w:rPr>
          <w:color w:val="0000FF"/>
        </w:rPr>
        <w:t>TD S2</w:t>
      </w:r>
      <w:r>
        <w:rPr>
          <w:color w:val="0000FF"/>
        </w:rPr>
        <w:noBreakHyphen/>
        <w:t>2008470</w:t>
      </w:r>
      <w:r>
        <w:t xml:space="preserve"> (WI STATUS REPORT) </w:t>
      </w:r>
      <w:proofErr w:type="spellStart"/>
      <w:r>
        <w:t>FS_eNPN</w:t>
      </w:r>
      <w:proofErr w:type="spellEnd"/>
      <w:r>
        <w:t xml:space="preserve"> Status Report (Source: Ericsson (rapporteur))</w:t>
      </w:r>
    </w:p>
    <w:p w14:paraId="0834B86D" w14:textId="77777777" w:rsidR="00CC3DC4" w:rsidRPr="000B49A7" w:rsidRDefault="00CC3DC4" w:rsidP="00CC3DC4">
      <w:pPr>
        <w:pStyle w:val="FP"/>
        <w:rPr>
          <w:b/>
          <w:bCs/>
          <w:i/>
          <w:iCs/>
        </w:rPr>
      </w:pPr>
      <w:r w:rsidRPr="000B49A7">
        <w:rPr>
          <w:b/>
          <w:bCs/>
          <w:i/>
          <w:iCs/>
        </w:rPr>
        <w:t>e-mail comments:</w:t>
      </w:r>
    </w:p>
    <w:p w14:paraId="6993D169" w14:textId="77777777" w:rsidR="00CC3DC4" w:rsidRPr="000B49A7" w:rsidRDefault="00CC3DC4" w:rsidP="00CC3DC4">
      <w:pPr>
        <w:pStyle w:val="FP"/>
        <w:rPr>
          <w:i/>
          <w:iCs/>
        </w:rPr>
      </w:pPr>
      <w:r w:rsidRPr="000B49A7">
        <w:rPr>
          <w:i/>
          <w:iCs/>
        </w:rPr>
        <w:t>==== Final Comments Deadline ====</w:t>
      </w:r>
    </w:p>
    <w:p w14:paraId="66D5A29A" w14:textId="77777777" w:rsidR="00CC3DC4" w:rsidRPr="000B49A7" w:rsidRDefault="00CC3DC4" w:rsidP="00CC3DC4">
      <w:pPr>
        <w:pStyle w:val="FP"/>
        <w:rPr>
          <w:i/>
          <w:iCs/>
        </w:rPr>
      </w:pPr>
      <w:r w:rsidRPr="000B49A7">
        <w:rPr>
          <w:i/>
          <w:iCs/>
        </w:rPr>
        <w:t>==== Close of meeting ====</w:t>
      </w:r>
    </w:p>
    <w:p w14:paraId="2CCBD8A5" w14:textId="77777777" w:rsidR="00CC3DC4" w:rsidRPr="000B49A7" w:rsidRDefault="00CC3DC4" w:rsidP="00CC3DC4">
      <w:pPr>
        <w:pStyle w:val="FP"/>
        <w:rPr>
          <w:i/>
          <w:iCs/>
        </w:rPr>
      </w:pPr>
      <w:r w:rsidRPr="000B49A7">
        <w:rPr>
          <w:i/>
          <w:iCs/>
        </w:rPr>
        <w:t>Peter Hedman (Ericsson) provides r01</w:t>
      </w:r>
    </w:p>
    <w:p w14:paraId="2342FE98" w14:textId="77777777" w:rsidR="00CC3DC4" w:rsidRPr="000B49A7" w:rsidRDefault="00CC3DC4" w:rsidP="00CC3DC4">
      <w:pPr>
        <w:pStyle w:val="FP"/>
        <w:rPr>
          <w:i/>
          <w:iCs/>
        </w:rPr>
      </w:pPr>
      <w:r w:rsidRPr="000B49A7">
        <w:rPr>
          <w:i/>
          <w:iCs/>
        </w:rPr>
        <w:t xml:space="preserve">Rainer (Nokia) comments to the </w:t>
      </w:r>
      <w:proofErr w:type="spellStart"/>
      <w:r w:rsidRPr="000B49A7">
        <w:rPr>
          <w:i/>
          <w:iCs/>
        </w:rPr>
        <w:t>eNPN</w:t>
      </w:r>
      <w:proofErr w:type="spellEnd"/>
      <w:r w:rsidRPr="000B49A7">
        <w:rPr>
          <w:i/>
          <w:iCs/>
        </w:rPr>
        <w:t xml:space="preserve"> status report.</w:t>
      </w:r>
    </w:p>
    <w:p w14:paraId="5C2DE017" w14:textId="77777777" w:rsidR="00CC3DC4" w:rsidRPr="000B49A7" w:rsidRDefault="00CC3DC4" w:rsidP="00CC3DC4">
      <w:pPr>
        <w:pStyle w:val="FP"/>
        <w:rPr>
          <w:i/>
          <w:iCs/>
        </w:rPr>
      </w:pPr>
      <w:r w:rsidRPr="000B49A7">
        <w:rPr>
          <w:i/>
          <w:iCs/>
        </w:rPr>
        <w:t>Walter Dees (Philips) provides comment</w:t>
      </w:r>
    </w:p>
    <w:p w14:paraId="66FAA825" w14:textId="77777777" w:rsidR="00CC3DC4" w:rsidRPr="000B49A7" w:rsidRDefault="00CC3DC4" w:rsidP="00CC3DC4">
      <w:pPr>
        <w:pStyle w:val="FP"/>
        <w:rPr>
          <w:i/>
          <w:iCs/>
        </w:rPr>
      </w:pPr>
      <w:r w:rsidRPr="000B49A7">
        <w:rPr>
          <w:i/>
          <w:iCs/>
        </w:rPr>
        <w:t>Peter Hedman (Ericsson) provides r02</w:t>
      </w:r>
    </w:p>
    <w:p w14:paraId="391192D2" w14:textId="77777777" w:rsidR="00CC3DC4" w:rsidRPr="000B49A7" w:rsidRDefault="00CC3DC4" w:rsidP="00CC3DC4">
      <w:pPr>
        <w:pStyle w:val="FP"/>
        <w:rPr>
          <w:i/>
          <w:iCs/>
        </w:rPr>
      </w:pPr>
      <w:r w:rsidRPr="000B49A7">
        <w:rPr>
          <w:i/>
          <w:iCs/>
        </w:rPr>
        <w:t>Peter Hedman (Ericsson) provides r03</w:t>
      </w:r>
    </w:p>
    <w:p w14:paraId="723A5408" w14:textId="77777777" w:rsidR="00CC3DC4" w:rsidRPr="000B49A7" w:rsidRDefault="00CC3DC4" w:rsidP="00CC3DC4">
      <w:pPr>
        <w:pStyle w:val="FP"/>
        <w:rPr>
          <w:i/>
          <w:iCs/>
        </w:rPr>
      </w:pPr>
      <w:r w:rsidRPr="000B49A7">
        <w:rPr>
          <w:i/>
          <w:iCs/>
        </w:rPr>
        <w:t>Sebastian (Qualcomm) proposes changes</w:t>
      </w:r>
    </w:p>
    <w:p w14:paraId="42B6BDA1" w14:textId="77777777" w:rsidR="00CC3DC4" w:rsidRPr="000B49A7" w:rsidRDefault="00CC3DC4" w:rsidP="00CC3DC4">
      <w:pPr>
        <w:pStyle w:val="FP"/>
        <w:rPr>
          <w:i/>
          <w:iCs/>
        </w:rPr>
      </w:pPr>
      <w:r w:rsidRPr="000B49A7">
        <w:rPr>
          <w:i/>
          <w:iCs/>
        </w:rPr>
        <w:t>Peter Hedman (Ericsson) provides reply to Sebastian (Qualcomm)</w:t>
      </w:r>
    </w:p>
    <w:p w14:paraId="779593BD" w14:textId="77777777" w:rsidR="00CC3DC4" w:rsidRPr="000B49A7" w:rsidRDefault="00CC3DC4" w:rsidP="00CC3DC4">
      <w:pPr>
        <w:pStyle w:val="FP"/>
        <w:rPr>
          <w:i/>
          <w:iCs/>
        </w:rPr>
      </w:pPr>
      <w:r w:rsidRPr="000B49A7">
        <w:rPr>
          <w:i/>
          <w:iCs/>
        </w:rPr>
        <w:t>Peter Hedman (Ericsson) provides r04</w:t>
      </w:r>
    </w:p>
    <w:p w14:paraId="4051BA16" w14:textId="77777777" w:rsidR="00CC3DC4" w:rsidRPr="000B49A7" w:rsidRDefault="00CC3DC4" w:rsidP="00CC3DC4">
      <w:pPr>
        <w:keepLines/>
        <w:rPr>
          <w:b/>
          <w:bCs/>
        </w:rPr>
      </w:pPr>
      <w:r w:rsidRPr="000B49A7">
        <w:rPr>
          <w:b/>
          <w:bCs/>
        </w:rPr>
        <w:t>Discussion and conclusion:</w:t>
      </w:r>
    </w:p>
    <w:p w14:paraId="1A5CC4B9" w14:textId="77777777" w:rsidR="00CC3DC4" w:rsidRDefault="00CC3DC4" w:rsidP="00CC3DC4">
      <w:pPr>
        <w:keepLines/>
      </w:pPr>
      <w:r>
        <w:t xml:space="preserve">This was </w:t>
      </w:r>
      <w:r>
        <w:rPr>
          <w:color w:val="0000FF"/>
        </w:rPr>
        <w:t>noted</w:t>
      </w:r>
      <w:r>
        <w:t>.</w:t>
      </w:r>
    </w:p>
    <w:p w14:paraId="73F3A1CE" w14:textId="77777777" w:rsidR="00CC3DC4" w:rsidRDefault="00CC3DC4" w:rsidP="00CC3DC4">
      <w:pPr>
        <w:keepNext/>
        <w:keepLines/>
        <w:pBdr>
          <w:top w:val="single" w:sz="4" w:space="1" w:color="auto"/>
        </w:pBdr>
        <w:rPr>
          <w:lang w:eastAsia="en-US"/>
        </w:rPr>
      </w:pPr>
      <w:r>
        <w:rPr>
          <w:color w:val="0000FF"/>
        </w:rPr>
        <w:t>TD S2</w:t>
      </w:r>
      <w:r>
        <w:rPr>
          <w:color w:val="0000FF"/>
        </w:rPr>
        <w:noBreakHyphen/>
        <w:t>2008603</w:t>
      </w:r>
      <w:r>
        <w:t xml:space="preserve"> (WI STATUS REPORT) FS_5G_ProSe Status Report (Source: CATT, OPPO)</w:t>
      </w:r>
    </w:p>
    <w:p w14:paraId="6493494E" w14:textId="77777777" w:rsidR="00CC3DC4" w:rsidRPr="000B49A7" w:rsidRDefault="00CC3DC4" w:rsidP="00CC3DC4">
      <w:pPr>
        <w:pStyle w:val="FP"/>
        <w:rPr>
          <w:b/>
          <w:bCs/>
          <w:i/>
          <w:iCs/>
        </w:rPr>
      </w:pPr>
      <w:r w:rsidRPr="000B49A7">
        <w:rPr>
          <w:b/>
          <w:bCs/>
          <w:i/>
          <w:iCs/>
        </w:rPr>
        <w:t>e-mail comments:</w:t>
      </w:r>
    </w:p>
    <w:p w14:paraId="01701DB7" w14:textId="77777777" w:rsidR="00CC3DC4" w:rsidRPr="000B49A7" w:rsidRDefault="00CC3DC4" w:rsidP="00CC3DC4">
      <w:pPr>
        <w:pStyle w:val="FP"/>
        <w:rPr>
          <w:i/>
          <w:iCs/>
        </w:rPr>
      </w:pPr>
      <w:r w:rsidRPr="000B49A7">
        <w:rPr>
          <w:i/>
          <w:iCs/>
        </w:rPr>
        <w:t>==== Final Comments Deadline ====</w:t>
      </w:r>
    </w:p>
    <w:p w14:paraId="4530A9EE" w14:textId="77777777" w:rsidR="00CC3DC4" w:rsidRPr="000B49A7" w:rsidRDefault="00CC3DC4" w:rsidP="00CC3DC4">
      <w:pPr>
        <w:pStyle w:val="FP"/>
        <w:rPr>
          <w:i/>
          <w:iCs/>
        </w:rPr>
      </w:pPr>
      <w:r w:rsidRPr="000B49A7">
        <w:rPr>
          <w:i/>
          <w:iCs/>
        </w:rPr>
        <w:t>==== Close of meeting ====</w:t>
      </w:r>
    </w:p>
    <w:p w14:paraId="76F3EEFE" w14:textId="77777777" w:rsidR="00CC3DC4" w:rsidRPr="000B49A7" w:rsidRDefault="00CC3DC4" w:rsidP="00CC3DC4">
      <w:pPr>
        <w:pStyle w:val="FP"/>
        <w:rPr>
          <w:i/>
          <w:iCs/>
        </w:rPr>
      </w:pPr>
      <w:r w:rsidRPr="000B49A7">
        <w:rPr>
          <w:i/>
          <w:iCs/>
        </w:rPr>
        <w:t xml:space="preserve">Deng </w:t>
      </w:r>
      <w:proofErr w:type="spellStart"/>
      <w:r w:rsidRPr="000B49A7">
        <w:rPr>
          <w:i/>
          <w:iCs/>
        </w:rPr>
        <w:t>Qiang</w:t>
      </w:r>
      <w:proofErr w:type="spellEnd"/>
      <w:r w:rsidRPr="000B49A7">
        <w:rPr>
          <w:i/>
          <w:iCs/>
        </w:rPr>
        <w:t xml:space="preserve"> (CATT) provides r01 based on the progress of SA2#142E.</w:t>
      </w:r>
    </w:p>
    <w:p w14:paraId="07248249" w14:textId="77777777" w:rsidR="00CC3DC4" w:rsidRPr="000B49A7" w:rsidRDefault="00CC3DC4" w:rsidP="00CC3DC4">
      <w:pPr>
        <w:pStyle w:val="FP"/>
        <w:rPr>
          <w:i/>
          <w:iCs/>
        </w:rPr>
      </w:pPr>
      <w:proofErr w:type="spellStart"/>
      <w:r w:rsidRPr="000B49A7">
        <w:rPr>
          <w:i/>
          <w:iCs/>
        </w:rPr>
        <w:t>Runze</w:t>
      </w:r>
      <w:proofErr w:type="spellEnd"/>
      <w:r w:rsidRPr="000B49A7">
        <w:rPr>
          <w:i/>
          <w:iCs/>
        </w:rPr>
        <w:t xml:space="preserve"> (Huawei) comments.</w:t>
      </w:r>
    </w:p>
    <w:p w14:paraId="1EA6CF50" w14:textId="77777777" w:rsidR="00CC3DC4" w:rsidRPr="000B49A7" w:rsidRDefault="00CC3DC4" w:rsidP="00CC3DC4">
      <w:pPr>
        <w:pStyle w:val="FP"/>
        <w:rPr>
          <w:i/>
          <w:iCs/>
        </w:rPr>
      </w:pPr>
      <w:r w:rsidRPr="000B49A7">
        <w:rPr>
          <w:i/>
          <w:iCs/>
        </w:rPr>
        <w:t>Shabnam (Ericsson) comments</w:t>
      </w:r>
    </w:p>
    <w:p w14:paraId="006BEAA9" w14:textId="77777777" w:rsidR="00CC3DC4" w:rsidRPr="000B49A7" w:rsidRDefault="00CC3DC4" w:rsidP="00CC3DC4">
      <w:pPr>
        <w:pStyle w:val="FP"/>
        <w:rPr>
          <w:i/>
          <w:iCs/>
        </w:rPr>
      </w:pPr>
      <w:r w:rsidRPr="000B49A7">
        <w:rPr>
          <w:i/>
          <w:iCs/>
        </w:rPr>
        <w:t>Steve (Huawei) comments</w:t>
      </w:r>
    </w:p>
    <w:p w14:paraId="47160A85" w14:textId="77777777" w:rsidR="00CC3DC4" w:rsidRPr="000B49A7" w:rsidRDefault="00CC3DC4" w:rsidP="00CC3DC4">
      <w:pPr>
        <w:keepLines/>
        <w:rPr>
          <w:b/>
          <w:bCs/>
        </w:rPr>
      </w:pPr>
      <w:r w:rsidRPr="000B49A7">
        <w:rPr>
          <w:b/>
          <w:bCs/>
        </w:rPr>
        <w:t>Discussion and conclusion:</w:t>
      </w:r>
    </w:p>
    <w:p w14:paraId="339E61D7" w14:textId="77777777" w:rsidR="00CC3DC4" w:rsidRDefault="00CC3DC4" w:rsidP="00CC3DC4">
      <w:pPr>
        <w:keepLines/>
      </w:pPr>
      <w:r>
        <w:t xml:space="preserve">This was </w:t>
      </w:r>
      <w:r>
        <w:rPr>
          <w:color w:val="0000FF"/>
        </w:rPr>
        <w:t>noted</w:t>
      </w:r>
      <w:r>
        <w:t>.</w:t>
      </w:r>
    </w:p>
    <w:p w14:paraId="5E1C4C05" w14:textId="77777777" w:rsidR="00CC3DC4" w:rsidRDefault="00CC3DC4" w:rsidP="00CC3DC4">
      <w:pPr>
        <w:keepNext/>
        <w:keepLines/>
        <w:pBdr>
          <w:top w:val="single" w:sz="4" w:space="1" w:color="auto"/>
        </w:pBdr>
        <w:rPr>
          <w:lang w:eastAsia="en-US"/>
        </w:rPr>
      </w:pPr>
      <w:r>
        <w:rPr>
          <w:color w:val="0000FF"/>
        </w:rPr>
        <w:t>TD S2</w:t>
      </w:r>
      <w:r>
        <w:rPr>
          <w:color w:val="0000FF"/>
        </w:rPr>
        <w:noBreakHyphen/>
        <w:t>2008640</w:t>
      </w:r>
      <w:r>
        <w:t xml:space="preserve"> (WI STATUS REPORT) </w:t>
      </w:r>
      <w:proofErr w:type="spellStart"/>
      <w:r>
        <w:t>FS_enh_EC</w:t>
      </w:r>
      <w:proofErr w:type="spellEnd"/>
      <w:r>
        <w:t xml:space="preserve"> status report (Source: Huawei)</w:t>
      </w:r>
    </w:p>
    <w:p w14:paraId="7E9D50A0" w14:textId="77777777" w:rsidR="00CC3DC4" w:rsidRPr="000B49A7" w:rsidRDefault="00CC3DC4" w:rsidP="00CC3DC4">
      <w:pPr>
        <w:pStyle w:val="FP"/>
        <w:rPr>
          <w:b/>
          <w:bCs/>
          <w:i/>
          <w:iCs/>
        </w:rPr>
      </w:pPr>
      <w:r w:rsidRPr="000B49A7">
        <w:rPr>
          <w:b/>
          <w:bCs/>
          <w:i/>
          <w:iCs/>
        </w:rPr>
        <w:t>e-mail comments:</w:t>
      </w:r>
    </w:p>
    <w:p w14:paraId="742B1125" w14:textId="77777777" w:rsidR="00CC3DC4" w:rsidRPr="000B49A7" w:rsidRDefault="00CC3DC4" w:rsidP="00CC3DC4">
      <w:pPr>
        <w:pStyle w:val="FP"/>
        <w:rPr>
          <w:i/>
          <w:iCs/>
        </w:rPr>
      </w:pPr>
      <w:r w:rsidRPr="000B49A7">
        <w:rPr>
          <w:i/>
          <w:iCs/>
        </w:rPr>
        <w:lastRenderedPageBreak/>
        <w:t>==== Final Comments Deadline ====</w:t>
      </w:r>
    </w:p>
    <w:p w14:paraId="333D9E92" w14:textId="77777777" w:rsidR="00CC3DC4" w:rsidRPr="000B49A7" w:rsidRDefault="00CC3DC4" w:rsidP="00CC3DC4">
      <w:pPr>
        <w:pStyle w:val="FP"/>
        <w:rPr>
          <w:i/>
          <w:iCs/>
        </w:rPr>
      </w:pPr>
      <w:r w:rsidRPr="000B49A7">
        <w:rPr>
          <w:i/>
          <w:iCs/>
        </w:rPr>
        <w:t>==== Close of meeting ====</w:t>
      </w:r>
    </w:p>
    <w:p w14:paraId="5DF910B1" w14:textId="77777777" w:rsidR="00CC3DC4" w:rsidRPr="000B49A7" w:rsidRDefault="00CC3DC4" w:rsidP="00CC3DC4">
      <w:pPr>
        <w:pStyle w:val="FP"/>
        <w:rPr>
          <w:i/>
          <w:iCs/>
        </w:rPr>
      </w:pPr>
      <w:r w:rsidRPr="000B49A7">
        <w:rPr>
          <w:i/>
          <w:iCs/>
        </w:rPr>
        <w:t>Hui(Rapporteur) provider r01 based on the progress of SA2#142E.</w:t>
      </w:r>
    </w:p>
    <w:p w14:paraId="37024558" w14:textId="77777777" w:rsidR="00CC3DC4" w:rsidRPr="000B49A7" w:rsidRDefault="00CC3DC4" w:rsidP="00CC3DC4">
      <w:pPr>
        <w:keepLines/>
        <w:rPr>
          <w:b/>
          <w:bCs/>
        </w:rPr>
      </w:pPr>
      <w:r w:rsidRPr="000B49A7">
        <w:rPr>
          <w:b/>
          <w:bCs/>
        </w:rPr>
        <w:t>Discussion and conclusion:</w:t>
      </w:r>
    </w:p>
    <w:p w14:paraId="6D2B2226" w14:textId="77777777" w:rsidR="00CC3DC4" w:rsidRDefault="00CC3DC4" w:rsidP="00CC3DC4">
      <w:pPr>
        <w:keepLines/>
      </w:pPr>
      <w:r>
        <w:t xml:space="preserve">This was </w:t>
      </w:r>
      <w:r>
        <w:rPr>
          <w:color w:val="0000FF"/>
        </w:rPr>
        <w:t>noted</w:t>
      </w:r>
      <w:r>
        <w:t>.</w:t>
      </w:r>
    </w:p>
    <w:p w14:paraId="2AC9FC33" w14:textId="77777777" w:rsidR="00CC3DC4" w:rsidRDefault="00CC3DC4" w:rsidP="00CC3DC4">
      <w:pPr>
        <w:keepNext/>
        <w:keepLines/>
        <w:pBdr>
          <w:top w:val="single" w:sz="4" w:space="1" w:color="auto"/>
        </w:pBdr>
        <w:rPr>
          <w:lang w:eastAsia="en-US"/>
        </w:rPr>
      </w:pPr>
      <w:r>
        <w:rPr>
          <w:color w:val="0000FF"/>
        </w:rPr>
        <w:t>TD S2</w:t>
      </w:r>
      <w:r>
        <w:rPr>
          <w:color w:val="0000FF"/>
        </w:rPr>
        <w:noBreakHyphen/>
        <w:t>2008660</w:t>
      </w:r>
      <w:r>
        <w:t xml:space="preserve"> (WI STATUS REPORT) FS_eV2XARC_Ph2 status report (Source: LG Electronics)</w:t>
      </w:r>
    </w:p>
    <w:p w14:paraId="21DCF5B0" w14:textId="77777777" w:rsidR="00CC3DC4" w:rsidRPr="000B49A7" w:rsidRDefault="00CC3DC4" w:rsidP="00CC3DC4">
      <w:pPr>
        <w:keepLines/>
        <w:rPr>
          <w:b/>
          <w:bCs/>
        </w:rPr>
      </w:pPr>
      <w:r w:rsidRPr="000B49A7">
        <w:rPr>
          <w:b/>
          <w:bCs/>
        </w:rPr>
        <w:t>Discussion and conclusion:</w:t>
      </w:r>
    </w:p>
    <w:p w14:paraId="34CA2D84" w14:textId="77777777" w:rsidR="00CC3DC4" w:rsidRDefault="00CC3DC4" w:rsidP="00CC3DC4">
      <w:pPr>
        <w:keepLines/>
      </w:pPr>
      <w:r>
        <w:t xml:space="preserve">This was </w:t>
      </w:r>
      <w:r>
        <w:rPr>
          <w:color w:val="0000FF"/>
        </w:rPr>
        <w:t>noted</w:t>
      </w:r>
      <w:r>
        <w:t>.</w:t>
      </w:r>
    </w:p>
    <w:p w14:paraId="4B40ECDB" w14:textId="77777777" w:rsidR="00CC3DC4" w:rsidRDefault="00CC3DC4" w:rsidP="00CC3DC4">
      <w:pPr>
        <w:keepNext/>
        <w:keepLines/>
        <w:pBdr>
          <w:top w:val="single" w:sz="4" w:space="1" w:color="auto"/>
        </w:pBdr>
        <w:rPr>
          <w:lang w:eastAsia="en-US"/>
        </w:rPr>
      </w:pPr>
      <w:r>
        <w:rPr>
          <w:color w:val="0000FF"/>
        </w:rPr>
        <w:t>TD S2</w:t>
      </w:r>
      <w:r>
        <w:rPr>
          <w:color w:val="0000FF"/>
        </w:rPr>
        <w:noBreakHyphen/>
        <w:t>2008762</w:t>
      </w:r>
      <w:r>
        <w:t xml:space="preserve"> (WI STATUS REPORT) FS_MUSIM Status Report (Source: Intel (rapporteur))</w:t>
      </w:r>
    </w:p>
    <w:p w14:paraId="14CB677A" w14:textId="77777777" w:rsidR="00CC3DC4" w:rsidRPr="000B49A7" w:rsidRDefault="00CC3DC4" w:rsidP="00CC3DC4">
      <w:pPr>
        <w:pStyle w:val="FP"/>
        <w:rPr>
          <w:b/>
          <w:bCs/>
          <w:i/>
          <w:iCs/>
        </w:rPr>
      </w:pPr>
      <w:r w:rsidRPr="000B49A7">
        <w:rPr>
          <w:b/>
          <w:bCs/>
          <w:i/>
          <w:iCs/>
        </w:rPr>
        <w:t>e-mail comments:</w:t>
      </w:r>
    </w:p>
    <w:p w14:paraId="5A4D6599" w14:textId="77777777" w:rsidR="00CC3DC4" w:rsidRPr="000B49A7" w:rsidRDefault="00CC3DC4" w:rsidP="00CC3DC4">
      <w:pPr>
        <w:pStyle w:val="FP"/>
        <w:rPr>
          <w:i/>
          <w:iCs/>
        </w:rPr>
      </w:pPr>
      <w:r w:rsidRPr="000B49A7">
        <w:rPr>
          <w:i/>
          <w:iCs/>
        </w:rPr>
        <w:t>==== Final Comments Deadline ====</w:t>
      </w:r>
    </w:p>
    <w:p w14:paraId="663F73D9" w14:textId="77777777" w:rsidR="00CC3DC4" w:rsidRPr="000B49A7" w:rsidRDefault="00CC3DC4" w:rsidP="00CC3DC4">
      <w:pPr>
        <w:pStyle w:val="FP"/>
        <w:rPr>
          <w:i/>
          <w:iCs/>
        </w:rPr>
      </w:pPr>
      <w:r w:rsidRPr="000B49A7">
        <w:rPr>
          <w:i/>
          <w:iCs/>
        </w:rPr>
        <w:t>==== Close of meeting ====</w:t>
      </w:r>
    </w:p>
    <w:p w14:paraId="2B4C40CC" w14:textId="77777777" w:rsidR="00CC3DC4" w:rsidRPr="000B49A7" w:rsidRDefault="00CC3DC4" w:rsidP="00CC3DC4">
      <w:pPr>
        <w:pStyle w:val="FP"/>
        <w:rPr>
          <w:i/>
          <w:iCs/>
        </w:rPr>
      </w:pPr>
      <w:r w:rsidRPr="000B49A7">
        <w:rPr>
          <w:i/>
          <w:iCs/>
        </w:rPr>
        <w:t>Saso (Rapporteur) provides r01 based on the work progress in SA2#142E.</w:t>
      </w:r>
    </w:p>
    <w:p w14:paraId="275E9A58" w14:textId="77777777" w:rsidR="00CC3DC4" w:rsidRPr="000B49A7" w:rsidRDefault="00CC3DC4" w:rsidP="00CC3DC4">
      <w:pPr>
        <w:pStyle w:val="FP"/>
        <w:rPr>
          <w:i/>
          <w:iCs/>
        </w:rPr>
      </w:pPr>
      <w:r w:rsidRPr="000B49A7">
        <w:rPr>
          <w:i/>
          <w:iCs/>
        </w:rPr>
        <w:t>Alessio(</w:t>
      </w:r>
      <w:proofErr w:type="spellStart"/>
      <w:r w:rsidRPr="000B49A7">
        <w:rPr>
          <w:i/>
          <w:iCs/>
        </w:rPr>
        <w:t>nokia</w:t>
      </w:r>
      <w:proofErr w:type="spellEnd"/>
      <w:r w:rsidRPr="000B49A7">
        <w:rPr>
          <w:i/>
          <w:iCs/>
        </w:rPr>
        <w:t>) provides r02 (see changes in red)</w:t>
      </w:r>
    </w:p>
    <w:p w14:paraId="7353D957" w14:textId="77777777" w:rsidR="00CC3DC4" w:rsidRPr="000B49A7" w:rsidRDefault="00CC3DC4" w:rsidP="00CC3DC4">
      <w:pPr>
        <w:pStyle w:val="FP"/>
        <w:rPr>
          <w:i/>
          <w:iCs/>
        </w:rPr>
      </w:pPr>
      <w:r w:rsidRPr="000B49A7">
        <w:rPr>
          <w:i/>
          <w:iCs/>
        </w:rPr>
        <w:t>Lars (Sony) provides r03 (see changes in yellow highlight)</w:t>
      </w:r>
    </w:p>
    <w:p w14:paraId="72C5C15C" w14:textId="77777777" w:rsidR="00CC3DC4" w:rsidRPr="000B49A7" w:rsidRDefault="00CC3DC4" w:rsidP="00CC3DC4">
      <w:pPr>
        <w:pStyle w:val="FP"/>
        <w:rPr>
          <w:i/>
          <w:iCs/>
        </w:rPr>
      </w:pPr>
      <w:r w:rsidRPr="000B49A7">
        <w:rPr>
          <w:i/>
          <w:iCs/>
        </w:rPr>
        <w:t>Steve (Huawei) provides r04</w:t>
      </w:r>
    </w:p>
    <w:p w14:paraId="2797CFD9" w14:textId="77777777" w:rsidR="00CC3DC4" w:rsidRPr="000B49A7" w:rsidRDefault="00CC3DC4" w:rsidP="00CC3DC4">
      <w:pPr>
        <w:pStyle w:val="FP"/>
        <w:rPr>
          <w:i/>
          <w:iCs/>
        </w:rPr>
      </w:pPr>
      <w:r w:rsidRPr="000B49A7">
        <w:rPr>
          <w:i/>
          <w:iCs/>
        </w:rPr>
        <w:t>Saso (Intel) provides r05</w:t>
      </w:r>
    </w:p>
    <w:p w14:paraId="060D8131" w14:textId="77777777" w:rsidR="00CC3DC4" w:rsidRPr="000B49A7" w:rsidRDefault="00CC3DC4" w:rsidP="00CC3DC4">
      <w:pPr>
        <w:pStyle w:val="FP"/>
        <w:rPr>
          <w:i/>
          <w:iCs/>
        </w:rPr>
      </w:pPr>
      <w:r w:rsidRPr="000B49A7">
        <w:rPr>
          <w:i/>
          <w:iCs/>
        </w:rPr>
        <w:t>Saso (Intel) uploads r05 in the CC#4 folder.</w:t>
      </w:r>
    </w:p>
    <w:p w14:paraId="4F21E19B" w14:textId="77777777" w:rsidR="00CC3DC4" w:rsidRPr="000B49A7" w:rsidRDefault="00CC3DC4" w:rsidP="00CC3DC4">
      <w:pPr>
        <w:keepLines/>
        <w:rPr>
          <w:b/>
          <w:bCs/>
        </w:rPr>
      </w:pPr>
      <w:r w:rsidRPr="000B49A7">
        <w:rPr>
          <w:b/>
          <w:bCs/>
        </w:rPr>
        <w:t>Discussion and conclusion:</w:t>
      </w:r>
    </w:p>
    <w:p w14:paraId="61D8E8F9" w14:textId="77777777" w:rsidR="00CC3DC4" w:rsidRDefault="00CC3DC4" w:rsidP="00CC3DC4">
      <w:pPr>
        <w:keepLines/>
      </w:pPr>
      <w:r>
        <w:t xml:space="preserve">This was </w:t>
      </w:r>
      <w:r>
        <w:rPr>
          <w:color w:val="0000FF"/>
        </w:rPr>
        <w:t>noted</w:t>
      </w:r>
      <w:r>
        <w:t>.</w:t>
      </w:r>
    </w:p>
    <w:p w14:paraId="596E875A" w14:textId="77777777" w:rsidR="00CC3DC4" w:rsidRDefault="00CC3DC4" w:rsidP="00CC3DC4">
      <w:pPr>
        <w:keepNext/>
        <w:keepLines/>
        <w:pBdr>
          <w:top w:val="single" w:sz="4" w:space="1" w:color="auto"/>
        </w:pBdr>
        <w:rPr>
          <w:lang w:eastAsia="en-US"/>
        </w:rPr>
      </w:pPr>
      <w:r>
        <w:rPr>
          <w:color w:val="0000FF"/>
        </w:rPr>
        <w:t>TD S2</w:t>
      </w:r>
      <w:r>
        <w:rPr>
          <w:color w:val="0000FF"/>
        </w:rPr>
        <w:noBreakHyphen/>
        <w:t>2009071</w:t>
      </w:r>
      <w:r>
        <w:t xml:space="preserve"> (WI STATUS REPORT) </w:t>
      </w:r>
      <w:proofErr w:type="spellStart"/>
      <w:r>
        <w:t>FS_IIoT</w:t>
      </w:r>
      <w:proofErr w:type="spellEnd"/>
      <w:r>
        <w:t xml:space="preserve"> status report sheet (Source: Nokia </w:t>
      </w:r>
      <w:proofErr w:type="spellStart"/>
      <w:r>
        <w:t>Nokia</w:t>
      </w:r>
      <w:proofErr w:type="spellEnd"/>
      <w:r>
        <w:t xml:space="preserve"> Shanghai Bell (Rapporteur))</w:t>
      </w:r>
    </w:p>
    <w:p w14:paraId="004B5AF2" w14:textId="77777777" w:rsidR="00CC3DC4" w:rsidRPr="000B49A7" w:rsidRDefault="00CC3DC4" w:rsidP="00CC3DC4">
      <w:pPr>
        <w:pStyle w:val="FP"/>
        <w:rPr>
          <w:b/>
          <w:bCs/>
          <w:i/>
          <w:iCs/>
        </w:rPr>
      </w:pPr>
      <w:r w:rsidRPr="000B49A7">
        <w:rPr>
          <w:b/>
          <w:bCs/>
          <w:i/>
          <w:iCs/>
        </w:rPr>
        <w:t>e-mail comments:</w:t>
      </w:r>
    </w:p>
    <w:p w14:paraId="65ECA1D2" w14:textId="77777777" w:rsidR="00CC3DC4" w:rsidRPr="000B49A7" w:rsidRDefault="00CC3DC4" w:rsidP="00CC3DC4">
      <w:pPr>
        <w:pStyle w:val="FP"/>
        <w:rPr>
          <w:i/>
          <w:iCs/>
        </w:rPr>
      </w:pPr>
      <w:r w:rsidRPr="000B49A7">
        <w:rPr>
          <w:i/>
          <w:iCs/>
        </w:rPr>
        <w:t>==== Final Comments Deadline ====</w:t>
      </w:r>
    </w:p>
    <w:p w14:paraId="4208E010" w14:textId="77777777" w:rsidR="00CC3DC4" w:rsidRPr="000B49A7" w:rsidRDefault="00CC3DC4" w:rsidP="00CC3DC4">
      <w:pPr>
        <w:pStyle w:val="FP"/>
        <w:rPr>
          <w:i/>
          <w:iCs/>
        </w:rPr>
      </w:pPr>
      <w:r w:rsidRPr="000B49A7">
        <w:rPr>
          <w:i/>
          <w:iCs/>
        </w:rPr>
        <w:t>==== Close of meeting ====</w:t>
      </w:r>
    </w:p>
    <w:p w14:paraId="6988A7D1" w14:textId="77777777" w:rsidR="00CC3DC4" w:rsidRPr="000B49A7" w:rsidRDefault="00CC3DC4" w:rsidP="00CC3DC4">
      <w:pPr>
        <w:pStyle w:val="FP"/>
        <w:rPr>
          <w:i/>
          <w:iCs/>
        </w:rPr>
      </w:pPr>
      <w:r w:rsidRPr="000B49A7">
        <w:rPr>
          <w:i/>
          <w:iCs/>
        </w:rPr>
        <w:t>Sebastian (Qualcomm) suggests changes</w:t>
      </w:r>
    </w:p>
    <w:p w14:paraId="3A9AED3E" w14:textId="77777777" w:rsidR="00CC3DC4" w:rsidRPr="000B49A7" w:rsidRDefault="00CC3DC4" w:rsidP="00CC3DC4">
      <w:pPr>
        <w:pStyle w:val="FP"/>
        <w:rPr>
          <w:i/>
          <w:iCs/>
        </w:rPr>
      </w:pPr>
      <w:r w:rsidRPr="000B49A7">
        <w:rPr>
          <w:i/>
          <w:iCs/>
        </w:rPr>
        <w:t>Sebastian (Qualcomm) provides r03</w:t>
      </w:r>
    </w:p>
    <w:p w14:paraId="648C4813" w14:textId="77777777" w:rsidR="00CC3DC4" w:rsidRPr="000B49A7" w:rsidRDefault="00CC3DC4" w:rsidP="00CC3DC4">
      <w:pPr>
        <w:pStyle w:val="FP"/>
        <w:rPr>
          <w:i/>
          <w:iCs/>
        </w:rPr>
      </w:pPr>
      <w:r w:rsidRPr="000B49A7">
        <w:rPr>
          <w:i/>
          <w:iCs/>
        </w:rPr>
        <w:t>Devaki (Nokia) provides r04.</w:t>
      </w:r>
    </w:p>
    <w:p w14:paraId="74B5F7F6" w14:textId="77777777" w:rsidR="00CC3DC4" w:rsidRPr="000B49A7" w:rsidRDefault="00CC3DC4" w:rsidP="00CC3DC4">
      <w:pPr>
        <w:keepLines/>
        <w:rPr>
          <w:b/>
          <w:bCs/>
        </w:rPr>
      </w:pPr>
      <w:r w:rsidRPr="000B49A7">
        <w:rPr>
          <w:b/>
          <w:bCs/>
        </w:rPr>
        <w:t>Discussion and conclusion:</w:t>
      </w:r>
    </w:p>
    <w:p w14:paraId="03F68A43" w14:textId="77777777" w:rsidR="00CC3DC4" w:rsidRDefault="00CC3DC4" w:rsidP="00CC3DC4">
      <w:pPr>
        <w:keepLines/>
      </w:pPr>
      <w:r>
        <w:t xml:space="preserve">This was </w:t>
      </w:r>
      <w:r>
        <w:rPr>
          <w:color w:val="0000FF"/>
        </w:rPr>
        <w:t>noted</w:t>
      </w:r>
      <w:r>
        <w:t>.</w:t>
      </w:r>
    </w:p>
    <w:p w14:paraId="2422E36A" w14:textId="77777777" w:rsidR="00CC3DC4" w:rsidRDefault="00CC3DC4" w:rsidP="00CC3DC4">
      <w:pPr>
        <w:keepNext/>
        <w:keepLines/>
        <w:pBdr>
          <w:top w:val="single" w:sz="4" w:space="1" w:color="auto"/>
        </w:pBdr>
        <w:rPr>
          <w:lang w:eastAsia="en-US"/>
        </w:rPr>
      </w:pPr>
      <w:r>
        <w:rPr>
          <w:color w:val="0000FF"/>
        </w:rPr>
        <w:t>TD S2</w:t>
      </w:r>
      <w:r>
        <w:rPr>
          <w:color w:val="0000FF"/>
        </w:rPr>
        <w:noBreakHyphen/>
        <w:t>2008612</w:t>
      </w:r>
      <w:r>
        <w:t xml:space="preserve"> (WI STATUS REPORT) FS_5MBS Status Report (Source: Huawei, </w:t>
      </w:r>
      <w:proofErr w:type="spellStart"/>
      <w:r>
        <w:t>HiSilicon</w:t>
      </w:r>
      <w:proofErr w:type="spellEnd"/>
      <w:r>
        <w:t>)</w:t>
      </w:r>
    </w:p>
    <w:p w14:paraId="697B2063" w14:textId="77777777" w:rsidR="00CC3DC4" w:rsidRPr="000B49A7" w:rsidRDefault="00CC3DC4" w:rsidP="00CC3DC4">
      <w:pPr>
        <w:pStyle w:val="FP"/>
        <w:rPr>
          <w:b/>
          <w:bCs/>
          <w:i/>
          <w:iCs/>
        </w:rPr>
      </w:pPr>
      <w:r w:rsidRPr="000B49A7">
        <w:rPr>
          <w:b/>
          <w:bCs/>
          <w:i/>
          <w:iCs/>
        </w:rPr>
        <w:t>e-mail comments:</w:t>
      </w:r>
    </w:p>
    <w:p w14:paraId="33966FB9" w14:textId="77777777" w:rsidR="00CC3DC4" w:rsidRPr="000B49A7" w:rsidRDefault="00CC3DC4" w:rsidP="00CC3DC4">
      <w:pPr>
        <w:pStyle w:val="FP"/>
        <w:rPr>
          <w:i/>
          <w:iCs/>
        </w:rPr>
      </w:pPr>
      <w:r w:rsidRPr="000B49A7">
        <w:rPr>
          <w:i/>
          <w:iCs/>
        </w:rPr>
        <w:t>==== Final Comments Deadline ====</w:t>
      </w:r>
    </w:p>
    <w:p w14:paraId="2D48EC6B" w14:textId="77777777" w:rsidR="00CC3DC4" w:rsidRPr="000B49A7" w:rsidRDefault="00CC3DC4" w:rsidP="00CC3DC4">
      <w:pPr>
        <w:pStyle w:val="FP"/>
        <w:rPr>
          <w:i/>
          <w:iCs/>
        </w:rPr>
      </w:pPr>
      <w:r w:rsidRPr="000B49A7">
        <w:rPr>
          <w:i/>
          <w:iCs/>
        </w:rPr>
        <w:t>==== Close of meeting ====</w:t>
      </w:r>
    </w:p>
    <w:p w14:paraId="61A28109" w14:textId="77777777" w:rsidR="00CC3DC4" w:rsidRPr="000B49A7" w:rsidRDefault="00CC3DC4" w:rsidP="00CC3DC4">
      <w:pPr>
        <w:pStyle w:val="FP"/>
        <w:rPr>
          <w:i/>
          <w:iCs/>
        </w:rPr>
      </w:pPr>
      <w:proofErr w:type="spellStart"/>
      <w:r w:rsidRPr="000B49A7">
        <w:rPr>
          <w:i/>
          <w:iCs/>
        </w:rPr>
        <w:t>LiMeng</w:t>
      </w:r>
      <w:proofErr w:type="spellEnd"/>
      <w:r w:rsidRPr="000B49A7">
        <w:rPr>
          <w:i/>
          <w:iCs/>
        </w:rPr>
        <w:t xml:space="preserve"> (Huawei) provides r01 based on the progress of SA2#142E.</w:t>
      </w:r>
    </w:p>
    <w:p w14:paraId="323D3101" w14:textId="77777777" w:rsidR="00CC3DC4" w:rsidRPr="000B49A7" w:rsidRDefault="00CC3DC4" w:rsidP="00CC3DC4">
      <w:pPr>
        <w:pStyle w:val="FP"/>
        <w:rPr>
          <w:i/>
          <w:iCs/>
        </w:rPr>
      </w:pPr>
      <w:proofErr w:type="spellStart"/>
      <w:r w:rsidRPr="000B49A7">
        <w:rPr>
          <w:i/>
          <w:iCs/>
        </w:rPr>
        <w:t>LiMeng</w:t>
      </w:r>
      <w:proofErr w:type="spellEnd"/>
      <w:r w:rsidRPr="000B49A7">
        <w:rPr>
          <w:i/>
          <w:iCs/>
        </w:rPr>
        <w:t xml:space="preserve"> (Huawei) provides r02.</w:t>
      </w:r>
    </w:p>
    <w:p w14:paraId="708DBB11" w14:textId="77777777" w:rsidR="00CC3DC4" w:rsidRPr="000B49A7" w:rsidRDefault="00CC3DC4" w:rsidP="00CC3DC4">
      <w:pPr>
        <w:keepLines/>
        <w:rPr>
          <w:b/>
          <w:bCs/>
        </w:rPr>
      </w:pPr>
      <w:r w:rsidRPr="000B49A7">
        <w:rPr>
          <w:b/>
          <w:bCs/>
        </w:rPr>
        <w:t>Discussion and conclusion:</w:t>
      </w:r>
    </w:p>
    <w:p w14:paraId="084E74DD" w14:textId="77777777" w:rsidR="00CC3DC4" w:rsidRDefault="00CC3DC4" w:rsidP="00CC3DC4">
      <w:pPr>
        <w:keepLines/>
      </w:pPr>
      <w:r>
        <w:t xml:space="preserve">This was </w:t>
      </w:r>
      <w:r>
        <w:rPr>
          <w:color w:val="0000FF"/>
        </w:rPr>
        <w:t>noted</w:t>
      </w:r>
      <w:r>
        <w:t>.</w:t>
      </w:r>
    </w:p>
    <w:p w14:paraId="44E5F529" w14:textId="77777777" w:rsidR="00CC3DC4" w:rsidRDefault="00CC3DC4" w:rsidP="00CC3DC4">
      <w:pPr>
        <w:keepNext/>
        <w:keepLines/>
        <w:pBdr>
          <w:top w:val="single" w:sz="4" w:space="1" w:color="auto"/>
        </w:pBdr>
        <w:rPr>
          <w:lang w:eastAsia="en-US"/>
        </w:rPr>
      </w:pPr>
      <w:r>
        <w:rPr>
          <w:color w:val="0000FF"/>
        </w:rPr>
        <w:t>TD S2</w:t>
      </w:r>
      <w:r>
        <w:rPr>
          <w:color w:val="0000FF"/>
        </w:rPr>
        <w:noBreakHyphen/>
        <w:t>2008658</w:t>
      </w:r>
      <w:r>
        <w:t xml:space="preserve"> (WI STATUS REPORT) FS_eNA_ph2 Status Report (Source: </w:t>
      </w:r>
      <w:proofErr w:type="spellStart"/>
      <w:r>
        <w:t>Huawe</w:t>
      </w:r>
      <w:proofErr w:type="spellEnd"/>
      <w:r>
        <w:t>, China Mobile)</w:t>
      </w:r>
    </w:p>
    <w:p w14:paraId="44FB0C8C" w14:textId="77777777" w:rsidR="00CC3DC4" w:rsidRPr="000B49A7" w:rsidRDefault="00CC3DC4" w:rsidP="00CC3DC4">
      <w:pPr>
        <w:pStyle w:val="FP"/>
        <w:rPr>
          <w:b/>
          <w:bCs/>
          <w:i/>
          <w:iCs/>
        </w:rPr>
      </w:pPr>
      <w:r w:rsidRPr="000B49A7">
        <w:rPr>
          <w:b/>
          <w:bCs/>
          <w:i/>
          <w:iCs/>
        </w:rPr>
        <w:t>e-mail comments:</w:t>
      </w:r>
    </w:p>
    <w:p w14:paraId="6E1D2ADA" w14:textId="77777777" w:rsidR="00CC3DC4" w:rsidRPr="000B49A7" w:rsidRDefault="00CC3DC4" w:rsidP="00CC3DC4">
      <w:pPr>
        <w:pStyle w:val="FP"/>
        <w:rPr>
          <w:i/>
          <w:iCs/>
        </w:rPr>
      </w:pPr>
      <w:r w:rsidRPr="000B49A7">
        <w:rPr>
          <w:i/>
          <w:iCs/>
        </w:rPr>
        <w:t>==== Final Comments Deadline ====</w:t>
      </w:r>
    </w:p>
    <w:p w14:paraId="7001DEC9" w14:textId="77777777" w:rsidR="00CC3DC4" w:rsidRPr="000B49A7" w:rsidRDefault="00CC3DC4" w:rsidP="00CC3DC4">
      <w:pPr>
        <w:pStyle w:val="FP"/>
        <w:rPr>
          <w:i/>
          <w:iCs/>
        </w:rPr>
      </w:pPr>
      <w:r w:rsidRPr="000B49A7">
        <w:rPr>
          <w:i/>
          <w:iCs/>
        </w:rPr>
        <w:t>==== Close of meeting ====</w:t>
      </w:r>
    </w:p>
    <w:p w14:paraId="12CCACF3" w14:textId="77777777" w:rsidR="00CC3DC4" w:rsidRPr="000B49A7" w:rsidRDefault="00CC3DC4" w:rsidP="00CC3DC4">
      <w:pPr>
        <w:pStyle w:val="FP"/>
        <w:rPr>
          <w:i/>
          <w:iCs/>
        </w:rPr>
      </w:pPr>
      <w:r w:rsidRPr="000B49A7">
        <w:rPr>
          <w:i/>
          <w:iCs/>
        </w:rPr>
        <w:t>Belen (Ericsson) asks whether the FS_eNA_ph2 status report will be updated to show SA2#142E status</w:t>
      </w:r>
    </w:p>
    <w:p w14:paraId="5113975B" w14:textId="77777777" w:rsidR="00CC3DC4" w:rsidRPr="000B49A7" w:rsidRDefault="00CC3DC4" w:rsidP="00CC3DC4">
      <w:pPr>
        <w:pStyle w:val="FP"/>
        <w:rPr>
          <w:i/>
          <w:iCs/>
        </w:rPr>
      </w:pPr>
      <w:r w:rsidRPr="000B49A7">
        <w:rPr>
          <w:i/>
          <w:iCs/>
        </w:rPr>
        <w:t>Xiaobo(Huawei) provides r01</w:t>
      </w:r>
    </w:p>
    <w:p w14:paraId="77A256EC" w14:textId="77777777" w:rsidR="00CC3DC4" w:rsidRPr="000B49A7" w:rsidRDefault="00CC3DC4" w:rsidP="00CC3DC4">
      <w:pPr>
        <w:pStyle w:val="FP"/>
        <w:rPr>
          <w:i/>
          <w:iCs/>
        </w:rPr>
      </w:pPr>
      <w:r w:rsidRPr="000B49A7">
        <w:rPr>
          <w:i/>
          <w:iCs/>
        </w:rPr>
        <w:t>Belen (Ericsson) replies to Huawei and asks for clarifications</w:t>
      </w:r>
    </w:p>
    <w:p w14:paraId="29ED85E9" w14:textId="77777777" w:rsidR="00CC3DC4" w:rsidRPr="000B49A7" w:rsidRDefault="00CC3DC4" w:rsidP="00CC3DC4">
      <w:pPr>
        <w:pStyle w:val="FP"/>
        <w:rPr>
          <w:i/>
          <w:iCs/>
        </w:rPr>
      </w:pPr>
      <w:r w:rsidRPr="000B49A7">
        <w:rPr>
          <w:i/>
          <w:iCs/>
        </w:rPr>
        <w:t>Belen (Ericsson) asks how to reflect that conclusions for some KIs includes notes that says that feedback from other WGs are needed and notes that state that some topics will be decided during normative phase.</w:t>
      </w:r>
    </w:p>
    <w:p w14:paraId="1836FDF5" w14:textId="77777777" w:rsidR="00CC3DC4" w:rsidRPr="000B49A7" w:rsidRDefault="00CC3DC4" w:rsidP="00CC3DC4">
      <w:pPr>
        <w:pStyle w:val="FP"/>
        <w:rPr>
          <w:i/>
          <w:iCs/>
        </w:rPr>
      </w:pPr>
      <w:r w:rsidRPr="000B49A7">
        <w:rPr>
          <w:i/>
          <w:iCs/>
        </w:rPr>
        <w:t>Juan Zhang (Qualcomm) provides comments</w:t>
      </w:r>
    </w:p>
    <w:p w14:paraId="10B97055" w14:textId="77777777" w:rsidR="00CC3DC4" w:rsidRPr="000B49A7" w:rsidRDefault="00CC3DC4" w:rsidP="00CC3DC4">
      <w:pPr>
        <w:pStyle w:val="FP"/>
        <w:rPr>
          <w:i/>
          <w:iCs/>
        </w:rPr>
      </w:pPr>
      <w:r w:rsidRPr="000B49A7">
        <w:rPr>
          <w:i/>
          <w:iCs/>
        </w:rPr>
        <w:t>Belen (Ericsson) comments.</w:t>
      </w:r>
    </w:p>
    <w:p w14:paraId="35171591" w14:textId="77777777" w:rsidR="00CC3DC4" w:rsidRPr="000B49A7" w:rsidRDefault="00CC3DC4" w:rsidP="00CC3DC4">
      <w:pPr>
        <w:pStyle w:val="FP"/>
        <w:rPr>
          <w:i/>
          <w:iCs/>
        </w:rPr>
      </w:pPr>
      <w:r w:rsidRPr="000B49A7">
        <w:rPr>
          <w:i/>
          <w:iCs/>
        </w:rPr>
        <w:t>Xiaobo(Huawei) provides r02 to reflect that conclusions for some KIs includes notes that says that feedback from other WGs by adding them per KI next step.</w:t>
      </w:r>
    </w:p>
    <w:p w14:paraId="51A3275A" w14:textId="77777777" w:rsidR="00CC3DC4" w:rsidRPr="000B49A7" w:rsidRDefault="00CC3DC4" w:rsidP="00CC3DC4">
      <w:pPr>
        <w:pStyle w:val="FP"/>
        <w:rPr>
          <w:i/>
          <w:iCs/>
        </w:rPr>
      </w:pPr>
      <w:r w:rsidRPr="000B49A7">
        <w:rPr>
          <w:i/>
          <w:iCs/>
        </w:rPr>
        <w:t>Xiaobo(Huawei) agree with Juan(Qualcomm) and ask Juan(Qualcomm) to check r02.</w:t>
      </w:r>
    </w:p>
    <w:p w14:paraId="7B299310" w14:textId="77777777" w:rsidR="00CC3DC4" w:rsidRPr="000B49A7" w:rsidRDefault="00CC3DC4" w:rsidP="00CC3DC4">
      <w:pPr>
        <w:pStyle w:val="FP"/>
        <w:rPr>
          <w:i/>
          <w:iCs/>
        </w:rPr>
      </w:pPr>
      <w:r w:rsidRPr="000B49A7">
        <w:rPr>
          <w:i/>
          <w:iCs/>
        </w:rPr>
        <w:t>Juan Zhang (Qualcomm) provides comments to r02</w:t>
      </w:r>
    </w:p>
    <w:p w14:paraId="04FBD82F" w14:textId="77777777" w:rsidR="00CC3DC4" w:rsidRPr="000B49A7" w:rsidRDefault="00CC3DC4" w:rsidP="00CC3DC4">
      <w:pPr>
        <w:pStyle w:val="FP"/>
        <w:rPr>
          <w:i/>
          <w:iCs/>
        </w:rPr>
      </w:pPr>
      <w:r w:rsidRPr="000B49A7">
        <w:rPr>
          <w:i/>
          <w:iCs/>
        </w:rPr>
        <w:t>Belen (Ericsson) provides comments to r02 and asks for updates.</w:t>
      </w:r>
    </w:p>
    <w:p w14:paraId="4CA130DB" w14:textId="77777777" w:rsidR="00CC3DC4" w:rsidRPr="000B49A7" w:rsidRDefault="00CC3DC4" w:rsidP="00CC3DC4">
      <w:pPr>
        <w:pStyle w:val="FP"/>
        <w:rPr>
          <w:i/>
          <w:iCs/>
        </w:rPr>
      </w:pPr>
      <w:r w:rsidRPr="000B49A7">
        <w:rPr>
          <w:i/>
          <w:iCs/>
        </w:rPr>
        <w:t>Xiaobo(Huawei) provides r03 to address the comments from Belen(Ericsson) and Juan(Qualcomm).</w:t>
      </w:r>
    </w:p>
    <w:p w14:paraId="5EDC1AB9" w14:textId="77777777" w:rsidR="00CC3DC4" w:rsidRPr="000B49A7" w:rsidRDefault="00CC3DC4" w:rsidP="00CC3DC4">
      <w:pPr>
        <w:keepLines/>
        <w:rPr>
          <w:b/>
          <w:bCs/>
        </w:rPr>
      </w:pPr>
      <w:r w:rsidRPr="000B49A7">
        <w:rPr>
          <w:b/>
          <w:bCs/>
        </w:rPr>
        <w:t>Discussion and conclusion:</w:t>
      </w:r>
    </w:p>
    <w:p w14:paraId="3CFA0AE4" w14:textId="77777777" w:rsidR="00CC3DC4" w:rsidRDefault="00CC3DC4" w:rsidP="00CC3DC4">
      <w:pPr>
        <w:keepLines/>
      </w:pPr>
      <w:r>
        <w:t xml:space="preserve">This was </w:t>
      </w:r>
      <w:r>
        <w:rPr>
          <w:color w:val="0000FF"/>
        </w:rPr>
        <w:t>noted</w:t>
      </w:r>
      <w:r>
        <w:t>.</w:t>
      </w:r>
    </w:p>
    <w:p w14:paraId="5F80A4F1" w14:textId="77777777" w:rsidR="00CC3DC4" w:rsidRDefault="00CC3DC4" w:rsidP="00CC3DC4">
      <w:pPr>
        <w:keepNext/>
        <w:keepLines/>
        <w:pBdr>
          <w:top w:val="single" w:sz="4" w:space="1" w:color="auto"/>
        </w:pBdr>
        <w:rPr>
          <w:lang w:eastAsia="en-US"/>
        </w:rPr>
      </w:pPr>
      <w:r>
        <w:rPr>
          <w:color w:val="0000FF"/>
        </w:rPr>
        <w:t>TD S2</w:t>
      </w:r>
      <w:r>
        <w:rPr>
          <w:color w:val="0000FF"/>
        </w:rPr>
        <w:noBreakHyphen/>
        <w:t>2009116</w:t>
      </w:r>
      <w:r>
        <w:t xml:space="preserve"> (WI STATUS REPORT) FS_ATSSS_Ph2 Status Report (Source: ZTE (Rapporteur))</w:t>
      </w:r>
    </w:p>
    <w:p w14:paraId="6544A2C4" w14:textId="77777777" w:rsidR="00CC3DC4" w:rsidRPr="000B49A7" w:rsidRDefault="00CC3DC4" w:rsidP="00CC3DC4">
      <w:pPr>
        <w:pStyle w:val="FP"/>
        <w:rPr>
          <w:b/>
          <w:bCs/>
          <w:i/>
          <w:iCs/>
        </w:rPr>
      </w:pPr>
      <w:r w:rsidRPr="000B49A7">
        <w:rPr>
          <w:b/>
          <w:bCs/>
          <w:i/>
          <w:iCs/>
        </w:rPr>
        <w:t>e-mail comments:</w:t>
      </w:r>
    </w:p>
    <w:p w14:paraId="152524A7" w14:textId="77777777" w:rsidR="00CC3DC4" w:rsidRPr="000B49A7" w:rsidRDefault="00CC3DC4" w:rsidP="00CC3DC4">
      <w:pPr>
        <w:pStyle w:val="FP"/>
        <w:rPr>
          <w:i/>
          <w:iCs/>
        </w:rPr>
      </w:pPr>
      <w:r w:rsidRPr="000B49A7">
        <w:rPr>
          <w:i/>
          <w:iCs/>
        </w:rPr>
        <w:lastRenderedPageBreak/>
        <w:t>==== Final Comments Deadline ====</w:t>
      </w:r>
    </w:p>
    <w:p w14:paraId="4CFBE047" w14:textId="77777777" w:rsidR="00CC3DC4" w:rsidRPr="000B49A7" w:rsidRDefault="00CC3DC4" w:rsidP="00CC3DC4">
      <w:pPr>
        <w:pStyle w:val="FP"/>
        <w:rPr>
          <w:i/>
          <w:iCs/>
        </w:rPr>
      </w:pPr>
      <w:r w:rsidRPr="000B49A7">
        <w:rPr>
          <w:i/>
          <w:iCs/>
        </w:rPr>
        <w:t>==== Close of meeting ====</w:t>
      </w:r>
    </w:p>
    <w:p w14:paraId="75D7D3D0" w14:textId="77777777" w:rsidR="00CC3DC4" w:rsidRPr="000B49A7" w:rsidRDefault="00CC3DC4" w:rsidP="00CC3DC4">
      <w:pPr>
        <w:pStyle w:val="FP"/>
        <w:rPr>
          <w:i/>
          <w:iCs/>
        </w:rPr>
      </w:pPr>
      <w:proofErr w:type="spellStart"/>
      <w:r w:rsidRPr="000B49A7">
        <w:rPr>
          <w:i/>
          <w:iCs/>
        </w:rPr>
        <w:t>Jinguo</w:t>
      </w:r>
      <w:proofErr w:type="spellEnd"/>
      <w:r w:rsidRPr="000B49A7">
        <w:rPr>
          <w:i/>
          <w:iCs/>
        </w:rPr>
        <w:t>(ZTE) provides r00</w:t>
      </w:r>
    </w:p>
    <w:p w14:paraId="73E5D276" w14:textId="77777777" w:rsidR="00CC3DC4" w:rsidRPr="000B49A7" w:rsidRDefault="00CC3DC4" w:rsidP="00CC3DC4">
      <w:pPr>
        <w:pStyle w:val="FP"/>
        <w:rPr>
          <w:i/>
          <w:iCs/>
        </w:rPr>
      </w:pPr>
      <w:r w:rsidRPr="000B49A7">
        <w:rPr>
          <w:i/>
          <w:iCs/>
        </w:rPr>
        <w:t>Dario S. Tonesi (Qualcomm) provides r01</w:t>
      </w:r>
    </w:p>
    <w:p w14:paraId="52C7FB77" w14:textId="77777777" w:rsidR="00CC3DC4" w:rsidRPr="000B49A7" w:rsidRDefault="00CC3DC4" w:rsidP="00CC3DC4">
      <w:pPr>
        <w:pStyle w:val="FP"/>
        <w:rPr>
          <w:i/>
          <w:iCs/>
        </w:rPr>
      </w:pPr>
      <w:proofErr w:type="spellStart"/>
      <w:r w:rsidRPr="000B49A7">
        <w:rPr>
          <w:i/>
          <w:iCs/>
        </w:rPr>
        <w:t>Jinguo</w:t>
      </w:r>
      <w:proofErr w:type="spellEnd"/>
      <w:r w:rsidRPr="000B49A7">
        <w:rPr>
          <w:i/>
          <w:iCs/>
        </w:rPr>
        <w:t xml:space="preserve"> (ZTE) provides r01</w:t>
      </w:r>
    </w:p>
    <w:p w14:paraId="5D06F525" w14:textId="77777777" w:rsidR="00CC3DC4" w:rsidRPr="000B49A7" w:rsidRDefault="00CC3DC4" w:rsidP="00CC3DC4">
      <w:pPr>
        <w:keepLines/>
        <w:rPr>
          <w:b/>
          <w:bCs/>
        </w:rPr>
      </w:pPr>
      <w:r w:rsidRPr="000B49A7">
        <w:rPr>
          <w:b/>
          <w:bCs/>
        </w:rPr>
        <w:t>Discussion and conclusion:</w:t>
      </w:r>
    </w:p>
    <w:p w14:paraId="6EF78260" w14:textId="77777777" w:rsidR="00CC3DC4" w:rsidRDefault="00CC3DC4" w:rsidP="00CC3DC4">
      <w:pPr>
        <w:keepLines/>
      </w:pPr>
      <w:r>
        <w:t xml:space="preserve">This was </w:t>
      </w:r>
      <w:r>
        <w:rPr>
          <w:color w:val="0000FF"/>
        </w:rPr>
        <w:t>noted</w:t>
      </w:r>
      <w:r>
        <w:t>.</w:t>
      </w:r>
    </w:p>
    <w:p w14:paraId="28519955" w14:textId="77777777" w:rsidR="00CC3DC4" w:rsidRDefault="00CC3DC4" w:rsidP="00CC3DC4">
      <w:pPr>
        <w:keepNext/>
        <w:keepLines/>
        <w:pBdr>
          <w:top w:val="single" w:sz="4" w:space="1" w:color="auto"/>
        </w:pBdr>
        <w:rPr>
          <w:lang w:eastAsia="en-US"/>
        </w:rPr>
      </w:pPr>
      <w:r>
        <w:rPr>
          <w:color w:val="0000FF"/>
        </w:rPr>
        <w:t>TD S2</w:t>
      </w:r>
      <w:r>
        <w:rPr>
          <w:color w:val="0000FF"/>
        </w:rPr>
        <w:noBreakHyphen/>
        <w:t>2009117</w:t>
      </w:r>
      <w:r>
        <w:t xml:space="preserve"> (WI STATUS REPORT) FS_eNS_Ph2 Status Report (Source: ZTE (Rapporteur))</w:t>
      </w:r>
    </w:p>
    <w:p w14:paraId="5D74207A" w14:textId="77777777" w:rsidR="00CC3DC4" w:rsidRPr="000B49A7" w:rsidRDefault="00CC3DC4" w:rsidP="00CC3DC4">
      <w:pPr>
        <w:pStyle w:val="FP"/>
        <w:rPr>
          <w:b/>
          <w:bCs/>
          <w:i/>
          <w:iCs/>
        </w:rPr>
      </w:pPr>
      <w:r w:rsidRPr="000B49A7">
        <w:rPr>
          <w:b/>
          <w:bCs/>
          <w:i/>
          <w:iCs/>
        </w:rPr>
        <w:t>e-mail comments:</w:t>
      </w:r>
    </w:p>
    <w:p w14:paraId="4B0ED6EA" w14:textId="77777777" w:rsidR="00CC3DC4" w:rsidRPr="000B49A7" w:rsidRDefault="00CC3DC4" w:rsidP="00CC3DC4">
      <w:pPr>
        <w:pStyle w:val="FP"/>
        <w:rPr>
          <w:i/>
          <w:iCs/>
        </w:rPr>
      </w:pPr>
      <w:r w:rsidRPr="000B49A7">
        <w:rPr>
          <w:i/>
          <w:iCs/>
        </w:rPr>
        <w:t>==== Final Comments Deadline ====</w:t>
      </w:r>
    </w:p>
    <w:p w14:paraId="1357ACBF" w14:textId="77777777" w:rsidR="00CC3DC4" w:rsidRPr="000B49A7" w:rsidRDefault="00CC3DC4" w:rsidP="00CC3DC4">
      <w:pPr>
        <w:pStyle w:val="FP"/>
        <w:rPr>
          <w:i/>
          <w:iCs/>
        </w:rPr>
      </w:pPr>
      <w:r w:rsidRPr="000B49A7">
        <w:rPr>
          <w:i/>
          <w:iCs/>
        </w:rPr>
        <w:t>==== Close of meeting ====</w:t>
      </w:r>
    </w:p>
    <w:p w14:paraId="258AD7C8" w14:textId="77777777" w:rsidR="00CC3DC4" w:rsidRPr="000B49A7" w:rsidRDefault="00CC3DC4" w:rsidP="00CC3DC4">
      <w:pPr>
        <w:pStyle w:val="FP"/>
        <w:rPr>
          <w:i/>
          <w:iCs/>
        </w:rPr>
      </w:pPr>
      <w:proofErr w:type="spellStart"/>
      <w:r w:rsidRPr="000B49A7">
        <w:rPr>
          <w:i/>
          <w:iCs/>
        </w:rPr>
        <w:t>Jinguo</w:t>
      </w:r>
      <w:proofErr w:type="spellEnd"/>
      <w:r w:rsidRPr="000B49A7">
        <w:rPr>
          <w:i/>
          <w:iCs/>
        </w:rPr>
        <w:t xml:space="preserve">(ZTE) provides </w:t>
      </w:r>
      <w:r w:rsidRPr="000B49A7">
        <w:rPr>
          <w:i/>
          <w:iCs/>
          <w:color w:val="0000FF"/>
        </w:rPr>
        <w:t>TD S2</w:t>
      </w:r>
      <w:r w:rsidRPr="000B49A7">
        <w:rPr>
          <w:i/>
          <w:iCs/>
          <w:color w:val="0000FF"/>
        </w:rPr>
        <w:noBreakHyphen/>
        <w:t>2009177</w:t>
      </w:r>
    </w:p>
    <w:p w14:paraId="5A84D691" w14:textId="77777777" w:rsidR="00CC3DC4" w:rsidRPr="000B49A7" w:rsidRDefault="00CC3DC4" w:rsidP="00CC3DC4">
      <w:pPr>
        <w:pStyle w:val="FP"/>
        <w:rPr>
          <w:i/>
          <w:iCs/>
        </w:rPr>
      </w:pPr>
      <w:proofErr w:type="spellStart"/>
      <w:r w:rsidRPr="000B49A7">
        <w:rPr>
          <w:i/>
          <w:iCs/>
        </w:rPr>
        <w:t>Jinguo</w:t>
      </w:r>
      <w:proofErr w:type="spellEnd"/>
      <w:r w:rsidRPr="000B49A7">
        <w:rPr>
          <w:i/>
          <w:iCs/>
        </w:rPr>
        <w:t>(ZTE) provides r01</w:t>
      </w:r>
    </w:p>
    <w:p w14:paraId="35285A62" w14:textId="77777777" w:rsidR="00CC3DC4" w:rsidRPr="000B49A7" w:rsidRDefault="00CC3DC4" w:rsidP="00CC3DC4">
      <w:pPr>
        <w:pStyle w:val="FP"/>
        <w:rPr>
          <w:i/>
          <w:iCs/>
        </w:rPr>
      </w:pPr>
      <w:r w:rsidRPr="000B49A7">
        <w:rPr>
          <w:i/>
          <w:iCs/>
        </w:rPr>
        <w:t>Gerald (</w:t>
      </w:r>
      <w:proofErr w:type="spellStart"/>
      <w:r w:rsidRPr="000B49A7">
        <w:rPr>
          <w:i/>
          <w:iCs/>
        </w:rPr>
        <w:t>Matrixx</w:t>
      </w:r>
      <w:proofErr w:type="spellEnd"/>
      <w:r w:rsidRPr="000B49A7">
        <w:rPr>
          <w:i/>
          <w:iCs/>
        </w:rPr>
        <w:t>) suggest the addition on coordination with SA5 on slice 5 as mentioned on slice 2 for the KI#1&amp;2 solutions.</w:t>
      </w:r>
    </w:p>
    <w:p w14:paraId="6820360B" w14:textId="77777777" w:rsidR="00CC3DC4" w:rsidRPr="000B49A7" w:rsidRDefault="00CC3DC4" w:rsidP="00CC3DC4">
      <w:pPr>
        <w:keepLines/>
        <w:rPr>
          <w:b/>
          <w:bCs/>
        </w:rPr>
      </w:pPr>
      <w:r w:rsidRPr="000B49A7">
        <w:rPr>
          <w:b/>
          <w:bCs/>
        </w:rPr>
        <w:t>Discussion and conclusion:</w:t>
      </w:r>
    </w:p>
    <w:p w14:paraId="36C63909" w14:textId="77777777" w:rsidR="00CC3DC4" w:rsidRDefault="00CC3DC4" w:rsidP="00CC3DC4">
      <w:pPr>
        <w:keepLines/>
      </w:pPr>
      <w:r>
        <w:t xml:space="preserve">This was </w:t>
      </w:r>
      <w:r>
        <w:rPr>
          <w:color w:val="0000FF"/>
        </w:rPr>
        <w:t>noted</w:t>
      </w:r>
      <w:r>
        <w:t>.</w:t>
      </w:r>
    </w:p>
    <w:p w14:paraId="6D86DD77" w14:textId="77777777" w:rsidR="00CC3DC4" w:rsidRDefault="00CC3DC4" w:rsidP="00CC3DC4">
      <w:pPr>
        <w:keepNext/>
        <w:keepLines/>
        <w:pBdr>
          <w:top w:val="single" w:sz="4" w:space="1" w:color="auto"/>
        </w:pBdr>
        <w:rPr>
          <w:lang w:eastAsia="en-US"/>
        </w:rPr>
      </w:pPr>
      <w:r>
        <w:rPr>
          <w:color w:val="0000FF"/>
        </w:rPr>
        <w:t>TD S2</w:t>
      </w:r>
      <w:r>
        <w:rPr>
          <w:color w:val="0000FF"/>
        </w:rPr>
        <w:noBreakHyphen/>
        <w:t>2009120</w:t>
      </w:r>
      <w:r>
        <w:t xml:space="preserve"> (WI STATUS REPORT) FS_ID_UAS Status Report (Source: Qualcomm (Rapporteur))</w:t>
      </w:r>
    </w:p>
    <w:p w14:paraId="69EB1E35" w14:textId="77777777" w:rsidR="00CC3DC4" w:rsidRPr="000B49A7" w:rsidRDefault="00CC3DC4" w:rsidP="00CC3DC4">
      <w:pPr>
        <w:pStyle w:val="FP"/>
        <w:rPr>
          <w:b/>
          <w:bCs/>
          <w:i/>
          <w:iCs/>
        </w:rPr>
      </w:pPr>
      <w:r w:rsidRPr="000B49A7">
        <w:rPr>
          <w:b/>
          <w:bCs/>
          <w:i/>
          <w:iCs/>
        </w:rPr>
        <w:t>e-mail comments:</w:t>
      </w:r>
    </w:p>
    <w:p w14:paraId="7BF2BA61" w14:textId="77777777" w:rsidR="00CC3DC4" w:rsidRPr="000B49A7" w:rsidRDefault="00CC3DC4" w:rsidP="00CC3DC4">
      <w:pPr>
        <w:pStyle w:val="FP"/>
        <w:rPr>
          <w:i/>
          <w:iCs/>
        </w:rPr>
      </w:pPr>
      <w:r w:rsidRPr="000B49A7">
        <w:rPr>
          <w:i/>
          <w:iCs/>
        </w:rPr>
        <w:t>==== Final Comments Deadline ====</w:t>
      </w:r>
    </w:p>
    <w:p w14:paraId="29E5275B" w14:textId="77777777" w:rsidR="00CC3DC4" w:rsidRPr="000B49A7" w:rsidRDefault="00CC3DC4" w:rsidP="00CC3DC4">
      <w:pPr>
        <w:pStyle w:val="FP"/>
        <w:rPr>
          <w:i/>
          <w:iCs/>
        </w:rPr>
      </w:pPr>
      <w:r w:rsidRPr="000B49A7">
        <w:rPr>
          <w:i/>
          <w:iCs/>
        </w:rPr>
        <w:t>==== Close of meeting ====</w:t>
      </w:r>
    </w:p>
    <w:p w14:paraId="57239B4F" w14:textId="77777777" w:rsidR="00CC3DC4" w:rsidRPr="000B49A7" w:rsidRDefault="00CC3DC4" w:rsidP="00CC3DC4">
      <w:pPr>
        <w:pStyle w:val="FP"/>
        <w:rPr>
          <w:i/>
          <w:iCs/>
        </w:rPr>
      </w:pPr>
      <w:r w:rsidRPr="000B49A7">
        <w:rPr>
          <w:i/>
          <w:iCs/>
        </w:rPr>
        <w:t>Stefano (Rapporteur) announces the update of FS_ID_UAS_SA2 status report to align to conclusions of SA2#142E.</w:t>
      </w:r>
    </w:p>
    <w:p w14:paraId="0C0A09F5" w14:textId="77777777" w:rsidR="00CC3DC4" w:rsidRPr="000B49A7" w:rsidRDefault="00CC3DC4" w:rsidP="00CC3DC4">
      <w:pPr>
        <w:keepLines/>
        <w:rPr>
          <w:b/>
          <w:bCs/>
        </w:rPr>
      </w:pPr>
      <w:r w:rsidRPr="000B49A7">
        <w:rPr>
          <w:b/>
          <w:bCs/>
        </w:rPr>
        <w:t>Discussion and conclusion:</w:t>
      </w:r>
    </w:p>
    <w:p w14:paraId="782CB0D3" w14:textId="77777777" w:rsidR="00CC3DC4" w:rsidRDefault="00CC3DC4" w:rsidP="00CC3DC4">
      <w:pPr>
        <w:keepLines/>
      </w:pPr>
      <w:r>
        <w:t xml:space="preserve">This was </w:t>
      </w:r>
      <w:r>
        <w:rPr>
          <w:color w:val="0000FF"/>
        </w:rPr>
        <w:t>noted</w:t>
      </w:r>
      <w:r>
        <w:t>.</w:t>
      </w:r>
    </w:p>
    <w:p w14:paraId="4330957B" w14:textId="77777777" w:rsidR="00CC3DC4" w:rsidRDefault="00CC3DC4" w:rsidP="00733147">
      <w:pPr>
        <w:keepLines/>
      </w:pPr>
    </w:p>
    <w:p w14:paraId="51A7CDD6" w14:textId="65889107" w:rsidR="00733147" w:rsidRPr="00CC3DC4" w:rsidRDefault="00CC3DC4" w:rsidP="00CC3DC4">
      <w:pPr>
        <w:pBdr>
          <w:top w:val="single" w:sz="4" w:space="1" w:color="auto"/>
          <w:left w:val="single" w:sz="4" w:space="4" w:color="auto"/>
          <w:bottom w:val="single" w:sz="4" w:space="1" w:color="auto"/>
          <w:right w:val="single" w:sz="4" w:space="4" w:color="auto"/>
        </w:pBdr>
        <w:rPr>
          <w:b/>
          <w:bCs/>
        </w:rPr>
      </w:pPr>
      <w:r w:rsidRPr="00CC3DC4">
        <w:rPr>
          <w:b/>
          <w:bCs/>
        </w:rPr>
        <w:t>The following documents were not handled due to lack of time and will be handled at CC#5.</w:t>
      </w:r>
    </w:p>
    <w:p w14:paraId="0762FBAA" w14:textId="77777777" w:rsidR="000B49A7" w:rsidRDefault="000B49A7" w:rsidP="00CC3DC4">
      <w:pPr>
        <w:keepNext/>
        <w:keepLines/>
        <w:pBdr>
          <w:top w:val="single" w:sz="4" w:space="1" w:color="auto"/>
          <w:left w:val="single" w:sz="4" w:space="4" w:color="auto"/>
          <w:bottom w:val="single" w:sz="4" w:space="1" w:color="auto"/>
          <w:right w:val="single" w:sz="4" w:space="4" w:color="auto"/>
        </w:pBdr>
        <w:rPr>
          <w:lang w:eastAsia="en-US"/>
        </w:rPr>
      </w:pPr>
      <w:r>
        <w:rPr>
          <w:color w:val="0000FF"/>
        </w:rPr>
        <w:t>TD S2</w:t>
      </w:r>
      <w:r>
        <w:rPr>
          <w:color w:val="0000FF"/>
        </w:rPr>
        <w:noBreakHyphen/>
        <w:t>2008827</w:t>
      </w:r>
      <w:r>
        <w:t xml:space="preserve"> (TS OR TR COVER) Cover sheet for presentation of TR 23.700-93 to TSG SA#90E (Source: ZTE)</w:t>
      </w:r>
    </w:p>
    <w:p w14:paraId="6A4B9FD0" w14:textId="77777777" w:rsidR="000B49A7" w:rsidRDefault="000B49A7" w:rsidP="00CC3DC4">
      <w:pPr>
        <w:keepNext/>
        <w:keepLines/>
        <w:pBdr>
          <w:top w:val="single" w:sz="4" w:space="1" w:color="auto"/>
          <w:left w:val="single" w:sz="4" w:space="4" w:color="auto"/>
          <w:bottom w:val="single" w:sz="4" w:space="1" w:color="auto"/>
          <w:right w:val="single" w:sz="4" w:space="4" w:color="auto"/>
        </w:pBdr>
        <w:rPr>
          <w:lang w:eastAsia="en-US"/>
        </w:rPr>
      </w:pPr>
      <w:r>
        <w:rPr>
          <w:color w:val="0000FF"/>
        </w:rPr>
        <w:t>TD S2</w:t>
      </w:r>
      <w:r>
        <w:rPr>
          <w:color w:val="0000FF"/>
        </w:rPr>
        <w:noBreakHyphen/>
        <w:t>2009114</w:t>
      </w:r>
      <w:r>
        <w:t xml:space="preserve"> (TS or TR cover) Presentation of TR 23.761 for approval to TSG (Source: Intel (Rapporteur))</w:t>
      </w:r>
    </w:p>
    <w:p w14:paraId="47B0CFF0" w14:textId="77777777" w:rsidR="000B49A7" w:rsidRDefault="000B49A7" w:rsidP="00CC3DC4">
      <w:pPr>
        <w:keepNext/>
        <w:keepLines/>
        <w:pBdr>
          <w:top w:val="single" w:sz="4" w:space="1" w:color="auto"/>
          <w:left w:val="single" w:sz="4" w:space="4" w:color="auto"/>
          <w:bottom w:val="single" w:sz="4" w:space="1" w:color="auto"/>
          <w:right w:val="single" w:sz="4" w:space="4" w:color="auto"/>
        </w:pBdr>
        <w:rPr>
          <w:lang w:eastAsia="en-US"/>
        </w:rPr>
      </w:pPr>
      <w:r>
        <w:rPr>
          <w:color w:val="0000FF"/>
        </w:rPr>
        <w:t>TD S2</w:t>
      </w:r>
      <w:r>
        <w:rPr>
          <w:color w:val="0000FF"/>
        </w:rPr>
        <w:noBreakHyphen/>
        <w:t>2009119</w:t>
      </w:r>
      <w:r>
        <w:t xml:space="preserve"> (TS or TR cover) FS_ID_UAS TR 23.754 cover sheet (Source: Qualcomm (Rapporteur))</w:t>
      </w:r>
    </w:p>
    <w:p w14:paraId="3592094E" w14:textId="77777777" w:rsidR="000B49A7" w:rsidRDefault="000B49A7" w:rsidP="00CC3DC4">
      <w:pPr>
        <w:keepNext/>
        <w:keepLines/>
        <w:pBdr>
          <w:top w:val="single" w:sz="4" w:space="1" w:color="auto"/>
          <w:left w:val="single" w:sz="4" w:space="4" w:color="auto"/>
          <w:bottom w:val="single" w:sz="4" w:space="1" w:color="auto"/>
          <w:right w:val="single" w:sz="4" w:space="4" w:color="auto"/>
        </w:pBdr>
        <w:rPr>
          <w:lang w:eastAsia="en-US"/>
        </w:rPr>
      </w:pPr>
      <w:r>
        <w:rPr>
          <w:color w:val="0000FF"/>
        </w:rPr>
        <w:t>TD S2</w:t>
      </w:r>
      <w:r>
        <w:rPr>
          <w:color w:val="0000FF"/>
        </w:rPr>
        <w:noBreakHyphen/>
        <w:t>2008472</w:t>
      </w:r>
      <w:r>
        <w:t xml:space="preserve"> (WID NEW) New WID on enhanced support of Non-Public Networks. (Source: Ericsson, AT&amp;T, </w:t>
      </w:r>
      <w:proofErr w:type="spellStart"/>
      <w:r>
        <w:t>CableLabs</w:t>
      </w:r>
      <w:proofErr w:type="spellEnd"/>
      <w:r>
        <w:t xml:space="preserve">, Charter Communications, China Unicom, </w:t>
      </w:r>
      <w:proofErr w:type="spellStart"/>
      <w:r>
        <w:t>Convida</w:t>
      </w:r>
      <w:proofErr w:type="spellEnd"/>
      <w:r>
        <w:t xml:space="preserve"> Wireless, Intel, Lenovo, Motorola Mobility, OPPO, Sony)</w:t>
      </w:r>
    </w:p>
    <w:p w14:paraId="4B124A85" w14:textId="77777777" w:rsidR="000B49A7" w:rsidRDefault="000B49A7" w:rsidP="00CC3DC4">
      <w:pPr>
        <w:keepNext/>
        <w:keepLines/>
        <w:pBdr>
          <w:top w:val="single" w:sz="4" w:space="1" w:color="auto"/>
          <w:left w:val="single" w:sz="4" w:space="4" w:color="auto"/>
          <w:bottom w:val="single" w:sz="4" w:space="1" w:color="auto"/>
          <w:right w:val="single" w:sz="4" w:space="4" w:color="auto"/>
        </w:pBdr>
        <w:rPr>
          <w:lang w:eastAsia="en-US"/>
        </w:rPr>
      </w:pPr>
      <w:r>
        <w:rPr>
          <w:color w:val="0000FF"/>
        </w:rPr>
        <w:t>TD S2</w:t>
      </w:r>
      <w:r>
        <w:rPr>
          <w:color w:val="0000FF"/>
        </w:rPr>
        <w:noBreakHyphen/>
        <w:t>2008756</w:t>
      </w:r>
      <w:r>
        <w:t xml:space="preserve"> (WID NEW) New WID on system enablers for Multi-USIM devices. (Source: Intel)</w:t>
      </w:r>
    </w:p>
    <w:p w14:paraId="701B420F" w14:textId="77777777" w:rsidR="000B49A7" w:rsidRDefault="000B49A7" w:rsidP="00CC3DC4">
      <w:pPr>
        <w:keepNext/>
        <w:keepLines/>
        <w:pBdr>
          <w:top w:val="single" w:sz="4" w:space="1" w:color="auto"/>
          <w:left w:val="single" w:sz="4" w:space="4" w:color="auto"/>
          <w:bottom w:val="single" w:sz="4" w:space="1" w:color="auto"/>
          <w:right w:val="single" w:sz="4" w:space="4" w:color="auto"/>
        </w:pBdr>
        <w:rPr>
          <w:lang w:eastAsia="en-US"/>
        </w:rPr>
      </w:pPr>
      <w:r>
        <w:rPr>
          <w:color w:val="0000FF"/>
        </w:rPr>
        <w:t>TD S2</w:t>
      </w:r>
      <w:r>
        <w:rPr>
          <w:color w:val="0000FF"/>
        </w:rPr>
        <w:noBreakHyphen/>
        <w:t>2008850</w:t>
      </w:r>
      <w:r>
        <w:t xml:space="preserve"> (WID NEW) New WID on Access Traffic Steering, Switch and Splitting support in the 5G system architecture; Phase 2 . (Source: Lenovo, Motorola Mobility, ZTE, Broadcom, Apple, Tencent, Huawei, Deutsche Telecom, Nokia, Nokia Shanghai Bell, LG Electronics, Google, Telecom Italia, Charter, </w:t>
      </w:r>
      <w:proofErr w:type="spellStart"/>
      <w:r>
        <w:t>Convida</w:t>
      </w:r>
      <w:proofErr w:type="spellEnd"/>
      <w:r>
        <w:t xml:space="preserve"> Wireless, Cisco, Thales, Orange, Interdigital, </w:t>
      </w:r>
      <w:proofErr w:type="spellStart"/>
      <w:r>
        <w:t>CableLabs</w:t>
      </w:r>
      <w:proofErr w:type="spellEnd"/>
      <w:r>
        <w:t>, Rogers Communications)</w:t>
      </w:r>
    </w:p>
    <w:p w14:paraId="6DB5EC74" w14:textId="77777777" w:rsidR="000B49A7" w:rsidRDefault="000B49A7" w:rsidP="00CC3DC4">
      <w:pPr>
        <w:keepNext/>
        <w:keepLines/>
        <w:pBdr>
          <w:top w:val="single" w:sz="4" w:space="1" w:color="auto"/>
          <w:left w:val="single" w:sz="4" w:space="4" w:color="auto"/>
          <w:bottom w:val="single" w:sz="4" w:space="1" w:color="auto"/>
          <w:right w:val="single" w:sz="4" w:space="4" w:color="auto"/>
        </w:pBdr>
        <w:rPr>
          <w:lang w:eastAsia="en-US"/>
        </w:rPr>
      </w:pPr>
      <w:r>
        <w:rPr>
          <w:color w:val="0000FF"/>
        </w:rPr>
        <w:t>TD S2</w:t>
      </w:r>
      <w:r>
        <w:rPr>
          <w:color w:val="0000FF"/>
        </w:rPr>
        <w:noBreakHyphen/>
        <w:t>2009048</w:t>
      </w:r>
      <w:r>
        <w:t xml:space="preserve"> (WID NEW) New WID on Support of Aerial Systems Connectivity, Identification, and Tracking . (Source: Qualcomm Incorporated)</w:t>
      </w:r>
    </w:p>
    <w:p w14:paraId="6945DEBD" w14:textId="116AD6DC" w:rsidR="00E91FCF" w:rsidRPr="00E91FCF" w:rsidRDefault="00E91FCF" w:rsidP="00E91FCF">
      <w:pPr>
        <w:keepLines/>
        <w:rPr>
          <w:b/>
          <w:bCs/>
          <w:lang w:eastAsia="en-US"/>
        </w:rPr>
      </w:pPr>
      <w:r w:rsidRPr="00E91FCF">
        <w:rPr>
          <w:b/>
          <w:bCs/>
          <w:lang w:eastAsia="en-US"/>
        </w:rPr>
        <w:t>The following document was also left for CC#5:</w:t>
      </w:r>
    </w:p>
    <w:p w14:paraId="71280958" w14:textId="77777777" w:rsidR="00E91FCF" w:rsidRDefault="00E91FCF" w:rsidP="00E91FCF">
      <w:pPr>
        <w:keepNext/>
        <w:keepLines/>
        <w:pBdr>
          <w:top w:val="single" w:sz="4" w:space="1" w:color="auto"/>
        </w:pBdr>
        <w:rPr>
          <w:lang w:eastAsia="en-US"/>
        </w:rPr>
      </w:pPr>
      <w:r>
        <w:rPr>
          <w:color w:val="0000FF"/>
        </w:rPr>
        <w:t>TD S2</w:t>
      </w:r>
      <w:r>
        <w:rPr>
          <w:color w:val="0000FF"/>
        </w:rPr>
        <w:noBreakHyphen/>
        <w:t>2008471</w:t>
      </w:r>
      <w:r>
        <w:t xml:space="preserve"> (TS OR TR COVER) Presentation of Report to TSG: TR 23.700-07 (Source: Ericsson (rapporteur))</w:t>
      </w:r>
    </w:p>
    <w:p w14:paraId="2743DD83" w14:textId="5C47E0F4" w:rsidR="00F054D2" w:rsidRDefault="00F054D2" w:rsidP="00F054D2">
      <w:pPr>
        <w:keepLines/>
        <w:rPr>
          <w:lang w:eastAsia="en-US"/>
        </w:rPr>
      </w:pPr>
    </w:p>
    <w:p w14:paraId="35A7DB82" w14:textId="0BCF946D" w:rsidR="00F054D2" w:rsidRDefault="007300F6" w:rsidP="000811E1">
      <w:pPr>
        <w:pStyle w:val="Heading1"/>
      </w:pPr>
      <w:r>
        <w:t>2</w:t>
      </w:r>
      <w:r>
        <w:tab/>
      </w:r>
      <w:proofErr w:type="spellStart"/>
      <w:r w:rsidR="00F054D2">
        <w:t>AoB</w:t>
      </w:r>
      <w:proofErr w:type="spellEnd"/>
    </w:p>
    <w:p w14:paraId="5ED08A6C" w14:textId="639933C2" w:rsidR="00B60A3A" w:rsidRPr="00B07A58" w:rsidRDefault="00733147" w:rsidP="00D07283">
      <w:pPr>
        <w:rPr>
          <w:b/>
          <w:bCs/>
        </w:rPr>
      </w:pPr>
      <w:r w:rsidRPr="007300F6">
        <w:rPr>
          <w:b/>
          <w:bCs/>
          <w:color w:val="FF0000"/>
        </w:rPr>
        <w:t>Due to lack of time, it was decided to hold an additional CC</w:t>
      </w:r>
      <w:r w:rsidR="00CC3DC4">
        <w:rPr>
          <w:b/>
          <w:bCs/>
          <w:color w:val="FF0000"/>
        </w:rPr>
        <w:t>#5</w:t>
      </w:r>
      <w:r w:rsidRPr="007300F6">
        <w:rPr>
          <w:b/>
          <w:bCs/>
          <w:color w:val="FF0000"/>
        </w:rPr>
        <w:t xml:space="preserve"> on Tuesday 24 November, </w:t>
      </w:r>
      <w:r w:rsidR="007300F6" w:rsidRPr="007300F6">
        <w:rPr>
          <w:b/>
          <w:bCs/>
          <w:color w:val="FF0000"/>
        </w:rPr>
        <w:t>14.00 - 15.00 UTC.</w:t>
      </w:r>
    </w:p>
    <w:p w14:paraId="10DE57C8" w14:textId="77777777" w:rsidR="00CC3DC4" w:rsidRDefault="00CC3DC4" w:rsidP="00CC3DC4"/>
    <w:p w14:paraId="664843CF" w14:textId="79376CC1" w:rsidR="007E1A46" w:rsidRDefault="000840CD" w:rsidP="000840CD">
      <w:pPr>
        <w:pStyle w:val="Heading1"/>
        <w:rPr>
          <w:color w:val="0000FF"/>
        </w:rPr>
      </w:pPr>
      <w:r w:rsidRPr="0048558F">
        <w:rPr>
          <w:color w:val="0000FF"/>
        </w:rPr>
        <w:t>Closed:</w:t>
      </w:r>
      <w:r w:rsidR="002B0C6B">
        <w:rPr>
          <w:color w:val="0000FF"/>
        </w:rPr>
        <w:t xml:space="preserve"> </w:t>
      </w:r>
      <w:r w:rsidR="00F054D2">
        <w:rPr>
          <w:color w:val="0000FF"/>
        </w:rPr>
        <w:t>2</w:t>
      </w:r>
      <w:r w:rsidR="007300F6">
        <w:rPr>
          <w:color w:val="0000FF"/>
        </w:rPr>
        <w:t>4</w:t>
      </w:r>
      <w:r w:rsidR="002B0C6B">
        <w:rPr>
          <w:color w:val="0000FF"/>
        </w:rPr>
        <w:t xml:space="preserve"> November</w:t>
      </w:r>
      <w:r w:rsidR="00DE4566">
        <w:rPr>
          <w:color w:val="0000FF"/>
        </w:rPr>
        <w:t xml:space="preserve"> </w:t>
      </w:r>
      <w:r w:rsidRPr="0048558F">
        <w:rPr>
          <w:color w:val="0000FF"/>
        </w:rPr>
        <w:t xml:space="preserve">2020, </w:t>
      </w:r>
      <w:r w:rsidR="007300F6">
        <w:rPr>
          <w:color w:val="0000FF"/>
        </w:rPr>
        <w:t>00</w:t>
      </w:r>
      <w:r w:rsidR="00A4192B">
        <w:rPr>
          <w:color w:val="0000FF"/>
        </w:rPr>
        <w:t>.</w:t>
      </w:r>
      <w:r w:rsidR="007300F6">
        <w:rPr>
          <w:color w:val="0000FF"/>
        </w:rPr>
        <w:t>01</w:t>
      </w:r>
      <w:r w:rsidR="0048558F" w:rsidRPr="0048558F">
        <w:rPr>
          <w:color w:val="0000FF"/>
        </w:rPr>
        <w:t xml:space="preserve"> UTC = </w:t>
      </w:r>
      <w:r w:rsidR="000B49A7">
        <w:rPr>
          <w:color w:val="0000FF"/>
        </w:rPr>
        <w:t xml:space="preserve"> 0</w:t>
      </w:r>
      <w:r w:rsidR="007300F6">
        <w:rPr>
          <w:color w:val="0000FF"/>
        </w:rPr>
        <w:t>1</w:t>
      </w:r>
      <w:r w:rsidR="00DE4566">
        <w:rPr>
          <w:color w:val="0000FF"/>
        </w:rPr>
        <w:t>.</w:t>
      </w:r>
      <w:r w:rsidR="007300F6">
        <w:rPr>
          <w:color w:val="0000FF"/>
        </w:rPr>
        <w:t>01</w:t>
      </w:r>
      <w:r w:rsidRPr="0048558F">
        <w:rPr>
          <w:color w:val="0000FF"/>
        </w:rPr>
        <w:t xml:space="preserve"> CET</w:t>
      </w:r>
    </w:p>
    <w:p w14:paraId="07637232" w14:textId="77777777" w:rsidR="00CC3DC4" w:rsidRDefault="00CC3DC4"/>
    <w:sectPr w:rsidR="00CC3DC4"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DA644F" w:rsidRDefault="00DA644F" w:rsidP="0085007B">
      <w:pPr>
        <w:spacing w:after="0"/>
      </w:pPr>
      <w:r>
        <w:separator/>
      </w:r>
    </w:p>
  </w:endnote>
  <w:endnote w:type="continuationSeparator" w:id="0">
    <w:p w14:paraId="5853F8E9" w14:textId="77777777" w:rsidR="00DA644F" w:rsidRDefault="00DA644F"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DA644F" w:rsidRDefault="00DA644F" w:rsidP="0085007B">
      <w:pPr>
        <w:spacing w:after="0"/>
      </w:pPr>
      <w:r>
        <w:separator/>
      </w:r>
    </w:p>
  </w:footnote>
  <w:footnote w:type="continuationSeparator" w:id="0">
    <w:p w14:paraId="602D2098" w14:textId="77777777" w:rsidR="00DA644F" w:rsidRDefault="00DA644F"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0273B"/>
    <w:rsid w:val="000149D6"/>
    <w:rsid w:val="00015D16"/>
    <w:rsid w:val="00040616"/>
    <w:rsid w:val="000811E1"/>
    <w:rsid w:val="000840CD"/>
    <w:rsid w:val="00087D60"/>
    <w:rsid w:val="0009087A"/>
    <w:rsid w:val="000B48ED"/>
    <w:rsid w:val="000B49A7"/>
    <w:rsid w:val="000D15F3"/>
    <w:rsid w:val="000D593A"/>
    <w:rsid w:val="000E531B"/>
    <w:rsid w:val="000E69A8"/>
    <w:rsid w:val="000F3DA2"/>
    <w:rsid w:val="000F72A0"/>
    <w:rsid w:val="001039B4"/>
    <w:rsid w:val="001305D2"/>
    <w:rsid w:val="001416F8"/>
    <w:rsid w:val="001472BB"/>
    <w:rsid w:val="00154976"/>
    <w:rsid w:val="00164006"/>
    <w:rsid w:val="0018736D"/>
    <w:rsid w:val="00193AA6"/>
    <w:rsid w:val="001D46DB"/>
    <w:rsid w:val="001D54BB"/>
    <w:rsid w:val="001E411C"/>
    <w:rsid w:val="001F7D51"/>
    <w:rsid w:val="0021794E"/>
    <w:rsid w:val="0021798A"/>
    <w:rsid w:val="002273F1"/>
    <w:rsid w:val="00231B8C"/>
    <w:rsid w:val="00234C2E"/>
    <w:rsid w:val="00235A63"/>
    <w:rsid w:val="002717B4"/>
    <w:rsid w:val="00277E48"/>
    <w:rsid w:val="00280F27"/>
    <w:rsid w:val="00285723"/>
    <w:rsid w:val="00287993"/>
    <w:rsid w:val="00293D1E"/>
    <w:rsid w:val="00294A4A"/>
    <w:rsid w:val="002B0C6B"/>
    <w:rsid w:val="002B5393"/>
    <w:rsid w:val="002D0073"/>
    <w:rsid w:val="002E3E99"/>
    <w:rsid w:val="002E442D"/>
    <w:rsid w:val="00300404"/>
    <w:rsid w:val="00303A8A"/>
    <w:rsid w:val="003135D5"/>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986"/>
    <w:rsid w:val="0042316D"/>
    <w:rsid w:val="0042471D"/>
    <w:rsid w:val="00431C9C"/>
    <w:rsid w:val="0043254A"/>
    <w:rsid w:val="0045300A"/>
    <w:rsid w:val="004532C8"/>
    <w:rsid w:val="0045385D"/>
    <w:rsid w:val="004624A6"/>
    <w:rsid w:val="0048558F"/>
    <w:rsid w:val="004A1979"/>
    <w:rsid w:val="004A5F2E"/>
    <w:rsid w:val="004A698B"/>
    <w:rsid w:val="004B3AA1"/>
    <w:rsid w:val="004C64B0"/>
    <w:rsid w:val="004E218D"/>
    <w:rsid w:val="004F1EC5"/>
    <w:rsid w:val="00500CF4"/>
    <w:rsid w:val="00553450"/>
    <w:rsid w:val="00556F9B"/>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57813"/>
    <w:rsid w:val="006665F8"/>
    <w:rsid w:val="00672099"/>
    <w:rsid w:val="00682336"/>
    <w:rsid w:val="00691673"/>
    <w:rsid w:val="00692737"/>
    <w:rsid w:val="006C270F"/>
    <w:rsid w:val="006D4ADF"/>
    <w:rsid w:val="006E0D3B"/>
    <w:rsid w:val="006E3D02"/>
    <w:rsid w:val="006E4321"/>
    <w:rsid w:val="00702D12"/>
    <w:rsid w:val="0070513E"/>
    <w:rsid w:val="00715EE3"/>
    <w:rsid w:val="007221E7"/>
    <w:rsid w:val="007272FC"/>
    <w:rsid w:val="007300F6"/>
    <w:rsid w:val="00733147"/>
    <w:rsid w:val="00745058"/>
    <w:rsid w:val="00757496"/>
    <w:rsid w:val="00790DAD"/>
    <w:rsid w:val="00790E48"/>
    <w:rsid w:val="00794BC4"/>
    <w:rsid w:val="00797813"/>
    <w:rsid w:val="007A180A"/>
    <w:rsid w:val="007A76FB"/>
    <w:rsid w:val="007B3434"/>
    <w:rsid w:val="007C0907"/>
    <w:rsid w:val="007C56FF"/>
    <w:rsid w:val="007C786F"/>
    <w:rsid w:val="007E1A46"/>
    <w:rsid w:val="007E6C27"/>
    <w:rsid w:val="007F0C8C"/>
    <w:rsid w:val="007F1C21"/>
    <w:rsid w:val="007F652B"/>
    <w:rsid w:val="00820F19"/>
    <w:rsid w:val="0082616E"/>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9226D"/>
    <w:rsid w:val="009940EC"/>
    <w:rsid w:val="00994BFA"/>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8249C"/>
    <w:rsid w:val="00A851F7"/>
    <w:rsid w:val="00A973D4"/>
    <w:rsid w:val="00AA02CA"/>
    <w:rsid w:val="00AA78F2"/>
    <w:rsid w:val="00AB3B2D"/>
    <w:rsid w:val="00AC5147"/>
    <w:rsid w:val="00AE5948"/>
    <w:rsid w:val="00AE623E"/>
    <w:rsid w:val="00AF20A1"/>
    <w:rsid w:val="00AF5E48"/>
    <w:rsid w:val="00AF67E5"/>
    <w:rsid w:val="00AF6AF1"/>
    <w:rsid w:val="00B0730E"/>
    <w:rsid w:val="00B07A58"/>
    <w:rsid w:val="00B118DD"/>
    <w:rsid w:val="00B37A56"/>
    <w:rsid w:val="00B46A70"/>
    <w:rsid w:val="00B54ED3"/>
    <w:rsid w:val="00B60A3A"/>
    <w:rsid w:val="00B66E9E"/>
    <w:rsid w:val="00BA59E2"/>
    <w:rsid w:val="00BB3BB4"/>
    <w:rsid w:val="00BC2149"/>
    <w:rsid w:val="00BD07FE"/>
    <w:rsid w:val="00BD21C8"/>
    <w:rsid w:val="00BE2363"/>
    <w:rsid w:val="00C00767"/>
    <w:rsid w:val="00C008B3"/>
    <w:rsid w:val="00C3032E"/>
    <w:rsid w:val="00C3605F"/>
    <w:rsid w:val="00C51DC5"/>
    <w:rsid w:val="00C56B52"/>
    <w:rsid w:val="00C57D69"/>
    <w:rsid w:val="00C677A0"/>
    <w:rsid w:val="00C72FAD"/>
    <w:rsid w:val="00C80E78"/>
    <w:rsid w:val="00C84344"/>
    <w:rsid w:val="00C85353"/>
    <w:rsid w:val="00C85B2A"/>
    <w:rsid w:val="00C87011"/>
    <w:rsid w:val="00CA7553"/>
    <w:rsid w:val="00CB4627"/>
    <w:rsid w:val="00CC3DC4"/>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939C7"/>
    <w:rsid w:val="00D965C9"/>
    <w:rsid w:val="00DA099C"/>
    <w:rsid w:val="00DA644F"/>
    <w:rsid w:val="00DB63C4"/>
    <w:rsid w:val="00DC1FEF"/>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602E"/>
    <w:rsid w:val="00E837DE"/>
    <w:rsid w:val="00E84906"/>
    <w:rsid w:val="00E91D4D"/>
    <w:rsid w:val="00E91FCF"/>
    <w:rsid w:val="00E95815"/>
    <w:rsid w:val="00E960BA"/>
    <w:rsid w:val="00EC06F9"/>
    <w:rsid w:val="00EC7C77"/>
    <w:rsid w:val="00ED0301"/>
    <w:rsid w:val="00EE6CDE"/>
    <w:rsid w:val="00EF26E1"/>
    <w:rsid w:val="00EF7857"/>
    <w:rsid w:val="00F00835"/>
    <w:rsid w:val="00F0505D"/>
    <w:rsid w:val="00F054D2"/>
    <w:rsid w:val="00F204DF"/>
    <w:rsid w:val="00F33116"/>
    <w:rsid w:val="00F33AB9"/>
    <w:rsid w:val="00F421ED"/>
    <w:rsid w:val="00F43A67"/>
    <w:rsid w:val="00F45B1D"/>
    <w:rsid w:val="00F50CC5"/>
    <w:rsid w:val="00F57C08"/>
    <w:rsid w:val="00F66896"/>
    <w:rsid w:val="00F9494B"/>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51456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2e_Electronic/INBOX/Chairs_Notes/ChairNotes_Combined_11-23-1930.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12</TotalTime>
  <Pages>13</Pages>
  <Words>6573</Words>
  <Characters>34826</Characters>
  <Application>Microsoft Office Word</Application>
  <DocSecurity>0</DocSecurity>
  <Lines>290</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Objection text from Nokia and Ericsson</cp:lastModifiedBy>
  <cp:revision>2</cp:revision>
  <dcterms:created xsi:type="dcterms:W3CDTF">2020-11-24T10:17:00Z</dcterms:created>
  <dcterms:modified xsi:type="dcterms:W3CDTF">2020-11-24T10:17:00Z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